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21E84" w14:textId="13FEF89B" w:rsidR="00A75D16" w:rsidRPr="00F7608A" w:rsidRDefault="00A75D16" w:rsidP="00A75D16">
      <w:pPr>
        <w:pStyle w:val="NoSpacing"/>
        <w:tabs>
          <w:tab w:val="left" w:pos="6390"/>
          <w:tab w:val="left" w:pos="9000"/>
        </w:tabs>
        <w:jc w:val="right"/>
        <w:rPr>
          <w:rFonts w:cs="Times New Roman"/>
          <w:b/>
          <w:i/>
          <w:sz w:val="28"/>
          <w:szCs w:val="28"/>
          <w:lang w:val="en-CA"/>
        </w:rPr>
      </w:pPr>
      <w:r w:rsidRPr="00F7608A">
        <w:rPr>
          <w:rFonts w:cs="Times New Roman"/>
          <w:b/>
          <w:i/>
          <w:sz w:val="28"/>
          <w:szCs w:val="28"/>
        </w:rPr>
        <w:t>Docket No.</w:t>
      </w:r>
      <w:r w:rsidR="008E3D3A" w:rsidRPr="00F7608A">
        <w:rPr>
          <w:rFonts w:cs="Times New Roman"/>
          <w:b/>
          <w:i/>
          <w:sz w:val="28"/>
          <w:szCs w:val="28"/>
        </w:rPr>
        <w:t xml:space="preserve"> 55</w:t>
      </w:r>
      <w:r w:rsidR="00F7608A" w:rsidRPr="00F7608A">
        <w:rPr>
          <w:rFonts w:cs="Times New Roman"/>
          <w:b/>
          <w:i/>
          <w:sz w:val="28"/>
          <w:szCs w:val="28"/>
        </w:rPr>
        <w:t>381</w:t>
      </w:r>
    </w:p>
    <w:p w14:paraId="0659A744" w14:textId="77777777" w:rsidR="00A75D16" w:rsidRPr="00F7608A" w:rsidRDefault="00A75D16" w:rsidP="00A75D16">
      <w:pPr>
        <w:pStyle w:val="NoSpacing"/>
        <w:rPr>
          <w:rFonts w:cs="Times New Roman"/>
          <w:sz w:val="28"/>
          <w:szCs w:val="28"/>
        </w:rPr>
      </w:pPr>
    </w:p>
    <w:p w14:paraId="3872921A" w14:textId="77777777" w:rsidR="00A75D16" w:rsidRPr="00F7608A" w:rsidRDefault="00A75D16" w:rsidP="00A75D16">
      <w:pPr>
        <w:pStyle w:val="NoSpacing"/>
        <w:jc w:val="center"/>
        <w:rPr>
          <w:rFonts w:cs="Times New Roman"/>
          <w:b/>
          <w:i/>
          <w:sz w:val="28"/>
          <w:szCs w:val="28"/>
        </w:rPr>
      </w:pPr>
      <w:r w:rsidRPr="00F7608A">
        <w:rPr>
          <w:rFonts w:cs="Times New Roman"/>
          <w:b/>
          <w:i/>
          <w:sz w:val="28"/>
          <w:szCs w:val="28"/>
          <w:lang w:val="en-CA"/>
        </w:rPr>
        <w:fldChar w:fldCharType="begin"/>
      </w:r>
      <w:r w:rsidRPr="00F7608A">
        <w:rPr>
          <w:rFonts w:cs="Times New Roman"/>
          <w:b/>
          <w:i/>
          <w:sz w:val="28"/>
          <w:szCs w:val="28"/>
          <w:lang w:val="en-CA"/>
        </w:rPr>
        <w:instrText xml:space="preserve"> SEQ CHAPTER \h \r 1</w:instrText>
      </w:r>
      <w:r w:rsidRPr="00F7608A">
        <w:rPr>
          <w:rFonts w:cs="Times New Roman"/>
          <w:b/>
          <w:i/>
          <w:sz w:val="28"/>
          <w:szCs w:val="28"/>
          <w:lang w:val="en-CA"/>
        </w:rPr>
        <w:fldChar w:fldCharType="end"/>
      </w:r>
      <w:r w:rsidRPr="00F7608A">
        <w:rPr>
          <w:rFonts w:cs="Times New Roman"/>
          <w:b/>
          <w:i/>
          <w:sz w:val="28"/>
          <w:szCs w:val="28"/>
        </w:rPr>
        <w:t>Notice to Current Customers, Neighboring Systems, and Cities</w:t>
      </w:r>
    </w:p>
    <w:p w14:paraId="1E5BC457" w14:textId="29152DEF" w:rsidR="005A54E6" w:rsidRPr="00F7608A" w:rsidRDefault="00F7608A" w:rsidP="005A54E6">
      <w:pPr>
        <w:pStyle w:val="NoSpacing"/>
        <w:jc w:val="center"/>
        <w:rPr>
          <w:rFonts w:cs="Times New Roman"/>
          <w:sz w:val="24"/>
          <w:szCs w:val="24"/>
        </w:rPr>
      </w:pPr>
      <w:r w:rsidRPr="00F7608A">
        <w:rPr>
          <w:rFonts w:cs="Times New Roman"/>
          <w:sz w:val="24"/>
          <w:szCs w:val="24"/>
        </w:rPr>
        <w:t xml:space="preserve">HARRIS COUNTY WATER CONTROL AND IMPROVEMENT DISTRICT </w:t>
      </w:r>
      <w:r w:rsidR="00B66D43">
        <w:rPr>
          <w:rFonts w:cs="Times New Roman"/>
          <w:sz w:val="24"/>
          <w:szCs w:val="24"/>
        </w:rPr>
        <w:t xml:space="preserve">(WCID) </w:t>
      </w:r>
      <w:r w:rsidRPr="00F7608A">
        <w:rPr>
          <w:rFonts w:cs="Times New Roman"/>
          <w:sz w:val="24"/>
          <w:szCs w:val="24"/>
        </w:rPr>
        <w:t>NO. 50</w:t>
      </w:r>
      <w:r w:rsidR="005A54E6" w:rsidRPr="00F7608A">
        <w:rPr>
          <w:rFonts w:cs="Times New Roman"/>
          <w:sz w:val="24"/>
          <w:szCs w:val="24"/>
        </w:rPr>
        <w:t xml:space="preserve">, NOTICE OF INTENT TO </w:t>
      </w:r>
      <w:r w:rsidRPr="00F7608A">
        <w:rPr>
          <w:rFonts w:cs="Times New Roman"/>
          <w:sz w:val="24"/>
          <w:szCs w:val="24"/>
        </w:rPr>
        <w:t>A</w:t>
      </w:r>
      <w:r w:rsidR="00FC788B">
        <w:rPr>
          <w:rFonts w:cs="Times New Roman"/>
          <w:sz w:val="24"/>
          <w:szCs w:val="24"/>
        </w:rPr>
        <w:t>C</w:t>
      </w:r>
      <w:r w:rsidRPr="00F7608A">
        <w:rPr>
          <w:rFonts w:cs="Times New Roman"/>
          <w:sz w:val="24"/>
          <w:szCs w:val="24"/>
        </w:rPr>
        <w:t>QUIRE</w:t>
      </w:r>
      <w:r w:rsidR="005A54E6" w:rsidRPr="00F7608A">
        <w:rPr>
          <w:rFonts w:cs="Times New Roman"/>
          <w:sz w:val="24"/>
          <w:szCs w:val="24"/>
        </w:rPr>
        <w:t xml:space="preserve"> </w:t>
      </w:r>
      <w:r w:rsidRPr="00F7608A">
        <w:rPr>
          <w:rStyle w:val="Style6"/>
          <w:sz w:val="24"/>
          <w:szCs w:val="24"/>
        </w:rPr>
        <w:t>FACILITIES</w:t>
      </w:r>
      <w:r w:rsidR="005A54E6" w:rsidRPr="00F7608A">
        <w:rPr>
          <w:rFonts w:cs="Times New Roman"/>
          <w:sz w:val="24"/>
          <w:szCs w:val="24"/>
        </w:rPr>
        <w:t xml:space="preserve"> UNDER </w:t>
      </w:r>
      <w:r w:rsidRPr="00F7608A">
        <w:rPr>
          <w:rFonts w:cs="Times New Roman"/>
          <w:sz w:val="24"/>
          <w:szCs w:val="24"/>
        </w:rPr>
        <w:t xml:space="preserve">WATER </w:t>
      </w:r>
      <w:r w:rsidR="005A54E6" w:rsidRPr="00F7608A">
        <w:rPr>
          <w:rFonts w:cs="Times New Roman"/>
          <w:sz w:val="24"/>
          <w:szCs w:val="24"/>
        </w:rPr>
        <w:t>C</w:t>
      </w:r>
      <w:r w:rsidRPr="00F7608A">
        <w:rPr>
          <w:rFonts w:cs="Times New Roman"/>
          <w:sz w:val="24"/>
          <w:szCs w:val="24"/>
        </w:rPr>
        <w:t>ERTIFICATE OF CONVINENCE AND NECESSASITY (C</w:t>
      </w:r>
      <w:r w:rsidR="005A54E6" w:rsidRPr="00F7608A">
        <w:rPr>
          <w:rFonts w:cs="Times New Roman"/>
          <w:sz w:val="24"/>
          <w:szCs w:val="24"/>
        </w:rPr>
        <w:t>CN</w:t>
      </w:r>
      <w:r w:rsidRPr="00F7608A">
        <w:rPr>
          <w:rFonts w:cs="Times New Roman"/>
          <w:sz w:val="24"/>
          <w:szCs w:val="24"/>
        </w:rPr>
        <w:t>)</w:t>
      </w:r>
      <w:r w:rsidR="005A54E6" w:rsidRPr="00F7608A">
        <w:rPr>
          <w:rFonts w:cs="Times New Roman"/>
          <w:sz w:val="24"/>
          <w:szCs w:val="24"/>
        </w:rPr>
        <w:t xml:space="preserve"> NO. </w:t>
      </w:r>
      <w:r w:rsidRPr="00F7608A">
        <w:rPr>
          <w:rFonts w:cs="Times New Roman"/>
          <w:sz w:val="24"/>
          <w:szCs w:val="24"/>
        </w:rPr>
        <w:t xml:space="preserve">12314 AND SEWER CCN NO. 20783 </w:t>
      </w:r>
      <w:r w:rsidR="005A54E6" w:rsidRPr="00F7608A">
        <w:rPr>
          <w:rFonts w:cs="Times New Roman"/>
          <w:sz w:val="24"/>
          <w:szCs w:val="24"/>
        </w:rPr>
        <w:t xml:space="preserve">FROM </w:t>
      </w:r>
      <w:r w:rsidRPr="00F7608A">
        <w:rPr>
          <w:rFonts w:cs="Times New Roman"/>
          <w:sz w:val="24"/>
          <w:szCs w:val="24"/>
        </w:rPr>
        <w:t>SOUTH TAYLOR LAKE VILLAGE WATER SUPPLY CORPORATION</w:t>
      </w:r>
      <w:r w:rsidR="008E3D3A" w:rsidRPr="00F7608A">
        <w:rPr>
          <w:rFonts w:cs="Times New Roman"/>
          <w:sz w:val="24"/>
          <w:szCs w:val="24"/>
        </w:rPr>
        <w:t xml:space="preserve"> </w:t>
      </w:r>
      <w:r w:rsidR="005A54E6" w:rsidRPr="00F7608A">
        <w:rPr>
          <w:rFonts w:cs="Times New Roman"/>
          <w:sz w:val="24"/>
          <w:szCs w:val="24"/>
        </w:rPr>
        <w:t>IN</w:t>
      </w:r>
      <w:r w:rsidR="008E3D3A" w:rsidRPr="00F7608A">
        <w:rPr>
          <w:rFonts w:cs="Times New Roman"/>
          <w:sz w:val="24"/>
          <w:szCs w:val="24"/>
        </w:rPr>
        <w:t xml:space="preserve"> </w:t>
      </w:r>
      <w:r w:rsidRPr="00F7608A">
        <w:rPr>
          <w:rFonts w:cs="Times New Roman"/>
          <w:sz w:val="24"/>
          <w:szCs w:val="24"/>
        </w:rPr>
        <w:t>HARRIS COUNTY</w:t>
      </w:r>
      <w:r w:rsidR="005A54E6" w:rsidRPr="00F7608A">
        <w:rPr>
          <w:rFonts w:cs="Times New Roman"/>
          <w:sz w:val="24"/>
          <w:szCs w:val="24"/>
        </w:rPr>
        <w:t>, TEXAS</w:t>
      </w:r>
    </w:p>
    <w:p w14:paraId="41880FBA" w14:textId="77777777" w:rsidR="00A75D16" w:rsidRPr="00637AF4" w:rsidRDefault="00A75D16" w:rsidP="00A75D16">
      <w:pPr>
        <w:pStyle w:val="NoSpacing"/>
        <w:rPr>
          <w:rFonts w:cs="Times New Roman"/>
        </w:rPr>
      </w:pPr>
    </w:p>
    <w:p w14:paraId="1BD02F69" w14:textId="77777777" w:rsidR="00A75D16" w:rsidRPr="00361711" w:rsidRDefault="00A75D16" w:rsidP="00A75D16">
      <w:pPr>
        <w:pStyle w:val="NoSpacing"/>
        <w:jc w:val="both"/>
        <w:rPr>
          <w:rFonts w:cs="Times New Roman"/>
          <w:sz w:val="24"/>
          <w:szCs w:val="24"/>
        </w:rPr>
      </w:pPr>
      <w:r w:rsidRPr="00361711">
        <w:rPr>
          <w:rFonts w:cs="Times New Roman"/>
          <w:sz w:val="24"/>
          <w:szCs w:val="24"/>
        </w:rPr>
        <w:t>To:</w:t>
      </w:r>
      <w:r w:rsidRPr="00361711">
        <w:rPr>
          <w:rFonts w:cs="Times New Roman"/>
          <w:sz w:val="24"/>
          <w:szCs w:val="24"/>
        </w:rPr>
        <w:tab/>
        <w:t xml:space="preserve">_________________________________________ </w:t>
      </w:r>
      <w:r w:rsidRPr="00361711">
        <w:rPr>
          <w:rFonts w:cs="Times New Roman"/>
          <w:sz w:val="24"/>
          <w:szCs w:val="24"/>
        </w:rPr>
        <w:tab/>
        <w:t>Date Notice Mailed: ______, 20</w:t>
      </w:r>
      <w:r>
        <w:rPr>
          <w:rFonts w:cs="Times New Roman"/>
          <w:sz w:val="24"/>
          <w:szCs w:val="24"/>
        </w:rPr>
        <w:t>_</w:t>
      </w:r>
      <w:r w:rsidRPr="00361711">
        <w:rPr>
          <w:rFonts w:cs="Times New Roman"/>
          <w:sz w:val="24"/>
          <w:szCs w:val="24"/>
        </w:rPr>
        <w:t>__</w:t>
      </w:r>
    </w:p>
    <w:p w14:paraId="1CB784A5" w14:textId="77777777" w:rsidR="00A75D16" w:rsidRPr="00361711" w:rsidRDefault="00A75D16" w:rsidP="00A75D16">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47687BF1" w14:textId="77777777" w:rsidR="00A75D16" w:rsidRPr="00361711" w:rsidRDefault="00A75D16" w:rsidP="00A75D16">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0E67A9C4" w14:textId="77777777" w:rsidR="00A75D16" w:rsidRPr="00361711" w:rsidRDefault="00A75D16" w:rsidP="00A75D16">
      <w:pPr>
        <w:tabs>
          <w:tab w:val="right" w:pos="9360"/>
        </w:tabs>
        <w:spacing w:after="0"/>
        <w:ind w:firstLine="720"/>
        <w:jc w:val="both"/>
        <w:rPr>
          <w:rFonts w:cs="Times New Roman"/>
          <w:sz w:val="18"/>
          <w:szCs w:val="18"/>
        </w:rPr>
      </w:pPr>
      <w:r w:rsidRPr="00361711">
        <w:rPr>
          <w:rFonts w:cs="Times New Roman"/>
          <w:sz w:val="18"/>
          <w:szCs w:val="18"/>
        </w:rPr>
        <w:t>(Address)</w:t>
      </w:r>
    </w:p>
    <w:p w14:paraId="39E8762E" w14:textId="77777777" w:rsidR="00A75D16" w:rsidRPr="00361711" w:rsidRDefault="00A75D16" w:rsidP="00A75D16">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260AA279" w14:textId="77777777" w:rsidR="00A75D16" w:rsidRPr="00361711" w:rsidRDefault="00A75D16" w:rsidP="00A75D16">
      <w:pPr>
        <w:tabs>
          <w:tab w:val="right" w:pos="9360"/>
        </w:tabs>
        <w:spacing w:after="0"/>
        <w:ind w:firstLine="720"/>
        <w:jc w:val="both"/>
        <w:rPr>
          <w:rFonts w:cs="Times New Roman"/>
          <w:sz w:val="18"/>
          <w:szCs w:val="18"/>
        </w:rPr>
      </w:pPr>
      <w:r w:rsidRPr="00361711">
        <w:rPr>
          <w:rFonts w:cs="Times New Roman"/>
          <w:sz w:val="18"/>
          <w:szCs w:val="18"/>
        </w:rPr>
        <w:t>(City                                       State         Zip)</w:t>
      </w:r>
    </w:p>
    <w:p w14:paraId="0107B4AF" w14:textId="77777777" w:rsidR="00A75D16" w:rsidRPr="00572DB2" w:rsidRDefault="00A75D16" w:rsidP="00A75D16">
      <w:pPr>
        <w:pStyle w:val="NoSpacing"/>
        <w:jc w:val="both"/>
        <w:rPr>
          <w:rFonts w:cs="Times New Roman"/>
        </w:rPr>
      </w:pPr>
    </w:p>
    <w:p w14:paraId="2A31ACDB" w14:textId="77777777" w:rsidR="00B66D43" w:rsidRDefault="00F7608A" w:rsidP="00A75D16">
      <w:pPr>
        <w:pStyle w:val="NoSpacing"/>
        <w:tabs>
          <w:tab w:val="left" w:pos="4320"/>
          <w:tab w:val="left" w:pos="6480"/>
          <w:tab w:val="right" w:pos="9360"/>
        </w:tabs>
        <w:rPr>
          <w:rFonts w:cs="Times New Roman"/>
          <w:sz w:val="24"/>
          <w:szCs w:val="24"/>
          <w:u w:val="single"/>
        </w:rPr>
      </w:pPr>
      <w:r w:rsidRPr="00572DB2">
        <w:rPr>
          <w:rFonts w:cs="Times New Roman"/>
          <w:sz w:val="24"/>
          <w:szCs w:val="24"/>
          <w:u w:val="single"/>
        </w:rPr>
        <w:t>Harris County Water Control and Improvement District No. 50</w:t>
      </w:r>
    </w:p>
    <w:p w14:paraId="7357E5DD" w14:textId="0644A70A" w:rsidR="00B66D43" w:rsidRDefault="00B66D43" w:rsidP="00A75D16">
      <w:pPr>
        <w:pStyle w:val="NoSpacing"/>
        <w:tabs>
          <w:tab w:val="left" w:pos="4320"/>
          <w:tab w:val="left" w:pos="6480"/>
          <w:tab w:val="right" w:pos="9360"/>
        </w:tabs>
        <w:rPr>
          <w:rFonts w:cs="Times New Roman"/>
          <w:sz w:val="18"/>
          <w:szCs w:val="18"/>
        </w:rPr>
      </w:pPr>
      <w:r w:rsidRPr="00361711">
        <w:rPr>
          <w:rFonts w:cs="Times New Roman"/>
          <w:sz w:val="18"/>
          <w:szCs w:val="18"/>
        </w:rPr>
        <w:t>(Purchaser’s Name)</w:t>
      </w:r>
    </w:p>
    <w:p w14:paraId="12C8E022" w14:textId="77777777" w:rsidR="00B66D43" w:rsidRDefault="00B66D43" w:rsidP="00A75D16">
      <w:pPr>
        <w:pStyle w:val="NoSpacing"/>
        <w:tabs>
          <w:tab w:val="left" w:pos="4320"/>
          <w:tab w:val="left" w:pos="6480"/>
          <w:tab w:val="right" w:pos="9360"/>
        </w:tabs>
        <w:rPr>
          <w:rFonts w:cs="Times New Roman"/>
          <w:sz w:val="24"/>
          <w:szCs w:val="24"/>
          <w:u w:val="single"/>
        </w:rPr>
      </w:pPr>
    </w:p>
    <w:p w14:paraId="1FAB3DF2" w14:textId="45A732D6" w:rsidR="00A75D16" w:rsidRPr="00A75D16" w:rsidRDefault="00572DB2" w:rsidP="00926145">
      <w:pPr>
        <w:pStyle w:val="NoSpacing"/>
        <w:tabs>
          <w:tab w:val="left" w:pos="4230"/>
          <w:tab w:val="left" w:pos="6480"/>
          <w:tab w:val="right" w:pos="9360"/>
        </w:tabs>
        <w:rPr>
          <w:rFonts w:cs="Times New Roman"/>
          <w:sz w:val="24"/>
          <w:szCs w:val="24"/>
          <w:u w:val="single"/>
        </w:rPr>
      </w:pPr>
      <w:r>
        <w:rPr>
          <w:rFonts w:cs="Times New Roman"/>
          <w:sz w:val="24"/>
          <w:szCs w:val="24"/>
          <w:u w:val="single"/>
        </w:rPr>
        <w:t>2727 Allen Parkway, Suite 1100</w:t>
      </w:r>
      <w:r w:rsidR="00A75D16" w:rsidRPr="00A75D16">
        <w:rPr>
          <w:rFonts w:cs="Times New Roman"/>
          <w:sz w:val="24"/>
          <w:szCs w:val="24"/>
          <w:u w:val="single"/>
        </w:rPr>
        <w:tab/>
      </w:r>
      <w:r>
        <w:rPr>
          <w:rFonts w:cs="Times New Roman"/>
          <w:sz w:val="24"/>
          <w:szCs w:val="24"/>
          <w:u w:val="single"/>
        </w:rPr>
        <w:t>Houston</w:t>
      </w:r>
      <w:r w:rsidR="00A75D16" w:rsidRPr="00A75D16">
        <w:rPr>
          <w:rFonts w:cs="Times New Roman"/>
          <w:sz w:val="24"/>
          <w:szCs w:val="24"/>
          <w:u w:val="single"/>
        </w:rPr>
        <w:t>, TX</w:t>
      </w:r>
      <w:r w:rsidR="00A75D16" w:rsidRPr="00A75D16">
        <w:rPr>
          <w:rFonts w:cs="Times New Roman"/>
          <w:sz w:val="24"/>
          <w:szCs w:val="24"/>
          <w:u w:val="single"/>
        </w:rPr>
        <w:tab/>
      </w:r>
      <w:r w:rsidR="00B66D43">
        <w:rPr>
          <w:rFonts w:cs="Times New Roman"/>
          <w:sz w:val="24"/>
          <w:szCs w:val="24"/>
          <w:u w:val="single"/>
        </w:rPr>
        <w:tab/>
      </w:r>
      <w:r>
        <w:rPr>
          <w:rFonts w:cs="Times New Roman"/>
          <w:sz w:val="24"/>
          <w:szCs w:val="24"/>
          <w:u w:val="single"/>
        </w:rPr>
        <w:t>77019</w:t>
      </w:r>
    </w:p>
    <w:p w14:paraId="07743261" w14:textId="00DE9C17" w:rsidR="00A75D16" w:rsidRPr="00361711" w:rsidRDefault="00B66D43" w:rsidP="00926145">
      <w:pPr>
        <w:pStyle w:val="NoSpacing"/>
        <w:tabs>
          <w:tab w:val="left" w:pos="4320"/>
          <w:tab w:val="left" w:pos="6660"/>
          <w:tab w:val="left" w:pos="8550"/>
          <w:tab w:val="right" w:pos="9360"/>
        </w:tabs>
        <w:jc w:val="both"/>
        <w:rPr>
          <w:rFonts w:cs="Times New Roman"/>
          <w:sz w:val="18"/>
          <w:szCs w:val="18"/>
        </w:rPr>
      </w:pPr>
      <w:r w:rsidRPr="00361711">
        <w:rPr>
          <w:rFonts w:cs="Times New Roman"/>
          <w:sz w:val="18"/>
          <w:szCs w:val="18"/>
        </w:rPr>
        <w:t>(Address)</w:t>
      </w:r>
      <w:r w:rsidR="00A75D16" w:rsidRPr="00361711">
        <w:rPr>
          <w:rFonts w:cs="Times New Roman"/>
          <w:sz w:val="18"/>
          <w:szCs w:val="18"/>
        </w:rPr>
        <w:tab/>
      </w:r>
      <w:r w:rsidRPr="00361711">
        <w:rPr>
          <w:rFonts w:cs="Times New Roman"/>
          <w:sz w:val="18"/>
          <w:szCs w:val="18"/>
        </w:rPr>
        <w:t>(City), (State)</w:t>
      </w:r>
      <w:r w:rsidR="00F7608A" w:rsidRPr="00361711">
        <w:rPr>
          <w:rFonts w:cs="Times New Roman"/>
          <w:sz w:val="18"/>
          <w:szCs w:val="18"/>
        </w:rPr>
        <w:tab/>
      </w:r>
      <w:r>
        <w:rPr>
          <w:rFonts w:cs="Times New Roman"/>
          <w:sz w:val="18"/>
          <w:szCs w:val="18"/>
        </w:rPr>
        <w:tab/>
      </w:r>
      <w:r w:rsidRPr="00361711">
        <w:rPr>
          <w:rFonts w:cs="Times New Roman"/>
          <w:sz w:val="18"/>
          <w:szCs w:val="18"/>
        </w:rPr>
        <w:t>(Zip Code)</w:t>
      </w:r>
      <w:r w:rsidR="00A75D16" w:rsidRPr="00361711">
        <w:rPr>
          <w:rFonts w:cs="Times New Roman"/>
          <w:sz w:val="18"/>
          <w:szCs w:val="18"/>
        </w:rPr>
        <w:tab/>
      </w:r>
      <w:r w:rsidR="00572DB2" w:rsidRPr="00361711">
        <w:rPr>
          <w:rFonts w:cs="Times New Roman"/>
          <w:sz w:val="18"/>
          <w:szCs w:val="18"/>
        </w:rPr>
        <w:tab/>
      </w:r>
      <w:r w:rsidR="00A75D16" w:rsidRPr="00361711">
        <w:rPr>
          <w:rFonts w:cs="Times New Roman"/>
          <w:sz w:val="18"/>
          <w:szCs w:val="18"/>
        </w:rPr>
        <w:tab/>
      </w:r>
    </w:p>
    <w:p w14:paraId="0FBD5A77" w14:textId="77777777" w:rsidR="00A75D16" w:rsidRPr="00637AF4" w:rsidRDefault="00A75D16" w:rsidP="00A75D16">
      <w:pPr>
        <w:pStyle w:val="NoSpacing"/>
        <w:jc w:val="both"/>
        <w:rPr>
          <w:rFonts w:cs="Times New Roman"/>
        </w:rPr>
      </w:pPr>
    </w:p>
    <w:p w14:paraId="6E44514B" w14:textId="4D078046" w:rsidR="00A75D16" w:rsidRPr="00572DB2" w:rsidRDefault="00A75D16" w:rsidP="00A75D16">
      <w:pPr>
        <w:pStyle w:val="NoSpacing"/>
        <w:jc w:val="both"/>
        <w:rPr>
          <w:rFonts w:cs="Times New Roman"/>
          <w:sz w:val="24"/>
          <w:szCs w:val="24"/>
        </w:rPr>
      </w:pPr>
      <w:r w:rsidRPr="00B17669">
        <w:rPr>
          <w:rFonts w:cs="Times New Roman"/>
          <w:sz w:val="24"/>
          <w:szCs w:val="24"/>
        </w:rPr>
        <w:t xml:space="preserve">has </w:t>
      </w:r>
      <w:proofErr w:type="gramStart"/>
      <w:r w:rsidRPr="00B17669">
        <w:rPr>
          <w:rFonts w:cs="Times New Roman"/>
          <w:sz w:val="24"/>
          <w:szCs w:val="24"/>
        </w:rPr>
        <w:t>submitted an application</w:t>
      </w:r>
      <w:proofErr w:type="gramEnd"/>
      <w:r w:rsidRPr="00B17669">
        <w:rPr>
          <w:rFonts w:cs="Times New Roman"/>
          <w:sz w:val="24"/>
          <w:szCs w:val="24"/>
        </w:rPr>
        <w:t xml:space="preserve"> with the Public Utility Commission of Texas (Commissio</w:t>
      </w:r>
      <w:r w:rsidRPr="00572DB2">
        <w:rPr>
          <w:rFonts w:cs="Times New Roman"/>
          <w:sz w:val="24"/>
          <w:szCs w:val="24"/>
        </w:rPr>
        <w:t xml:space="preserve">n) to </w:t>
      </w:r>
      <w:bookmarkStart w:id="0" w:name="_Hlk98140387"/>
      <w:r w:rsidR="00572DB2" w:rsidRPr="00572DB2">
        <w:rPr>
          <w:rFonts w:cs="Times New Roman"/>
          <w:sz w:val="24"/>
          <w:szCs w:val="24"/>
        </w:rPr>
        <w:t>acquire</w:t>
      </w:r>
      <w:r w:rsidR="00FD0A9E" w:rsidRPr="00572DB2">
        <w:rPr>
          <w:sz w:val="24"/>
          <w:szCs w:val="24"/>
        </w:rPr>
        <w:t xml:space="preserve"> </w:t>
      </w:r>
      <w:bookmarkEnd w:id="0"/>
      <w:r w:rsidR="00572DB2" w:rsidRPr="00572DB2">
        <w:rPr>
          <w:bCs/>
          <w:sz w:val="24"/>
          <w:szCs w:val="24"/>
        </w:rPr>
        <w:t xml:space="preserve">facilities and to cancel </w:t>
      </w:r>
      <w:r w:rsidR="00572DB2" w:rsidRPr="00572DB2">
        <w:rPr>
          <w:sz w:val="24"/>
          <w:szCs w:val="24"/>
        </w:rPr>
        <w:t xml:space="preserve">water CCN No. 12318 and sewer CCN No. 20783 in Harris County.  Harris County WCID No. 50 is not seeking to obtain </w:t>
      </w:r>
      <w:r w:rsidR="00B66D43">
        <w:rPr>
          <w:sz w:val="24"/>
          <w:szCs w:val="24"/>
        </w:rPr>
        <w:t xml:space="preserve">a </w:t>
      </w:r>
      <w:r w:rsidR="00572DB2" w:rsidRPr="00572DB2">
        <w:rPr>
          <w:sz w:val="24"/>
          <w:szCs w:val="24"/>
        </w:rPr>
        <w:t>CCNs only to acquire the facilities from</w:t>
      </w:r>
      <w:r w:rsidR="00B66D43">
        <w:rPr>
          <w:rStyle w:val="Style1"/>
          <w:color w:val="auto"/>
          <w:szCs w:val="24"/>
        </w:rPr>
        <w:t>:</w:t>
      </w:r>
    </w:p>
    <w:p w14:paraId="4DEFAC6F" w14:textId="77777777" w:rsidR="00A75D16" w:rsidRPr="00572DB2" w:rsidRDefault="00A75D16" w:rsidP="00A75D16">
      <w:pPr>
        <w:pStyle w:val="NoSpacing"/>
        <w:rPr>
          <w:rFonts w:cs="Times New Roman"/>
          <w:sz w:val="24"/>
          <w:szCs w:val="24"/>
          <w:highlight w:val="yellow"/>
        </w:rPr>
      </w:pPr>
    </w:p>
    <w:p w14:paraId="0AFD769D" w14:textId="359D8BAF" w:rsidR="00B66D43" w:rsidRDefault="00572DB2" w:rsidP="00A75D16">
      <w:pPr>
        <w:pStyle w:val="NoSpacing"/>
        <w:tabs>
          <w:tab w:val="left" w:pos="4320"/>
          <w:tab w:val="left" w:pos="6480"/>
          <w:tab w:val="right" w:pos="9360"/>
        </w:tabs>
        <w:rPr>
          <w:rFonts w:cs="Times New Roman"/>
          <w:sz w:val="24"/>
          <w:szCs w:val="24"/>
          <w:u w:val="single"/>
        </w:rPr>
      </w:pPr>
      <w:r w:rsidRPr="00572DB2">
        <w:rPr>
          <w:rFonts w:cs="Times New Roman"/>
          <w:sz w:val="24"/>
          <w:szCs w:val="24"/>
          <w:u w:val="single"/>
        </w:rPr>
        <w:t xml:space="preserve">South Taylor Lake Village Water Supply Corporation </w:t>
      </w:r>
    </w:p>
    <w:p w14:paraId="47B9A266" w14:textId="60DF086F" w:rsidR="00B66D43" w:rsidRDefault="00B66D43" w:rsidP="00A75D16">
      <w:pPr>
        <w:pStyle w:val="NoSpacing"/>
        <w:tabs>
          <w:tab w:val="left" w:pos="4320"/>
          <w:tab w:val="left" w:pos="6480"/>
          <w:tab w:val="right" w:pos="9360"/>
        </w:tabs>
        <w:rPr>
          <w:rFonts w:cs="Times New Roman"/>
          <w:sz w:val="18"/>
          <w:szCs w:val="18"/>
        </w:rPr>
      </w:pPr>
      <w:r w:rsidRPr="00572DB2">
        <w:rPr>
          <w:rFonts w:cs="Times New Roman"/>
          <w:sz w:val="18"/>
          <w:szCs w:val="18"/>
        </w:rPr>
        <w:t>(Seller’s Name)</w:t>
      </w:r>
    </w:p>
    <w:p w14:paraId="67537CBD" w14:textId="77777777" w:rsidR="00B66D43" w:rsidRDefault="00B66D43" w:rsidP="00A75D16">
      <w:pPr>
        <w:pStyle w:val="NoSpacing"/>
        <w:tabs>
          <w:tab w:val="left" w:pos="4320"/>
          <w:tab w:val="left" w:pos="6480"/>
          <w:tab w:val="right" w:pos="9360"/>
        </w:tabs>
        <w:rPr>
          <w:rFonts w:cs="Times New Roman"/>
          <w:sz w:val="24"/>
          <w:szCs w:val="24"/>
          <w:u w:val="single"/>
        </w:rPr>
      </w:pPr>
    </w:p>
    <w:p w14:paraId="7EB6FC0E" w14:textId="661E9C61" w:rsidR="00A75D16" w:rsidRPr="00572DB2" w:rsidRDefault="00572DB2" w:rsidP="00926145">
      <w:pPr>
        <w:pStyle w:val="NoSpacing"/>
        <w:tabs>
          <w:tab w:val="left" w:pos="4140"/>
          <w:tab w:val="left" w:pos="6480"/>
          <w:tab w:val="right" w:pos="9360"/>
        </w:tabs>
        <w:rPr>
          <w:rFonts w:cs="Times New Roman"/>
          <w:sz w:val="24"/>
          <w:szCs w:val="24"/>
          <w:u w:val="single"/>
        </w:rPr>
      </w:pPr>
      <w:r w:rsidRPr="00572DB2">
        <w:rPr>
          <w:rFonts w:cs="Times New Roman"/>
          <w:sz w:val="24"/>
          <w:szCs w:val="24"/>
          <w:u w:val="single"/>
        </w:rPr>
        <w:t>4257 Beacon Hill</w:t>
      </w:r>
      <w:r w:rsidR="00A75D16" w:rsidRPr="00572DB2">
        <w:rPr>
          <w:rFonts w:cs="Times New Roman"/>
          <w:sz w:val="24"/>
          <w:szCs w:val="24"/>
          <w:u w:val="single"/>
        </w:rPr>
        <w:t xml:space="preserve">, </w:t>
      </w:r>
      <w:r w:rsidR="00B66D43">
        <w:rPr>
          <w:rFonts w:cs="Times New Roman"/>
          <w:sz w:val="24"/>
          <w:szCs w:val="24"/>
          <w:u w:val="single"/>
        </w:rPr>
        <w:tab/>
      </w:r>
      <w:r w:rsidRPr="00572DB2">
        <w:rPr>
          <w:rFonts w:cs="Times New Roman"/>
          <w:sz w:val="24"/>
          <w:szCs w:val="24"/>
          <w:u w:val="single"/>
        </w:rPr>
        <w:t xml:space="preserve">Seabrook, </w:t>
      </w:r>
      <w:r w:rsidR="00A75D16" w:rsidRPr="00572DB2">
        <w:rPr>
          <w:rFonts w:cs="Times New Roman"/>
          <w:sz w:val="24"/>
          <w:szCs w:val="24"/>
          <w:u w:val="single"/>
        </w:rPr>
        <w:t>TX</w:t>
      </w:r>
      <w:r w:rsidR="00A75D16" w:rsidRPr="00572DB2">
        <w:rPr>
          <w:rFonts w:cs="Times New Roman"/>
          <w:sz w:val="24"/>
          <w:szCs w:val="24"/>
          <w:u w:val="single"/>
        </w:rPr>
        <w:tab/>
      </w:r>
      <w:r w:rsidR="00B66D43">
        <w:rPr>
          <w:rFonts w:cs="Times New Roman"/>
          <w:sz w:val="24"/>
          <w:szCs w:val="24"/>
          <w:u w:val="single"/>
        </w:rPr>
        <w:tab/>
      </w:r>
      <w:r w:rsidRPr="00572DB2">
        <w:rPr>
          <w:rFonts w:cs="Times New Roman"/>
          <w:sz w:val="24"/>
          <w:szCs w:val="24"/>
          <w:u w:val="single"/>
        </w:rPr>
        <w:t>77586</w:t>
      </w:r>
    </w:p>
    <w:p w14:paraId="4CF0AE34" w14:textId="6CB24CF7" w:rsidR="00A75D16" w:rsidRPr="00572DB2" w:rsidRDefault="00A75D16" w:rsidP="00A75D16">
      <w:pPr>
        <w:pStyle w:val="NoSpacing"/>
        <w:tabs>
          <w:tab w:val="left" w:pos="4320"/>
          <w:tab w:val="left" w:pos="6660"/>
          <w:tab w:val="right" w:pos="9360"/>
        </w:tabs>
        <w:jc w:val="both"/>
        <w:rPr>
          <w:rFonts w:cs="Times New Roman"/>
          <w:sz w:val="18"/>
          <w:szCs w:val="18"/>
        </w:rPr>
      </w:pPr>
      <w:r w:rsidRPr="00572DB2">
        <w:rPr>
          <w:rFonts w:cs="Times New Roman"/>
          <w:sz w:val="18"/>
          <w:szCs w:val="18"/>
        </w:rPr>
        <w:t>(Address)</w:t>
      </w:r>
      <w:r w:rsidRPr="00572DB2">
        <w:rPr>
          <w:rFonts w:cs="Times New Roman"/>
          <w:sz w:val="18"/>
          <w:szCs w:val="18"/>
        </w:rPr>
        <w:tab/>
        <w:t xml:space="preserve">(City), (State) </w:t>
      </w:r>
      <w:r w:rsidRPr="00572DB2">
        <w:rPr>
          <w:rFonts w:cs="Times New Roman"/>
          <w:sz w:val="18"/>
          <w:szCs w:val="18"/>
        </w:rPr>
        <w:tab/>
      </w:r>
      <w:r w:rsidR="00B66D43">
        <w:rPr>
          <w:rFonts w:cs="Times New Roman"/>
          <w:sz w:val="18"/>
          <w:szCs w:val="18"/>
        </w:rPr>
        <w:tab/>
      </w:r>
      <w:r w:rsidRPr="00572DB2">
        <w:rPr>
          <w:rFonts w:cs="Times New Roman"/>
          <w:sz w:val="18"/>
          <w:szCs w:val="18"/>
        </w:rPr>
        <w:t>(Zip Code)</w:t>
      </w:r>
    </w:p>
    <w:p w14:paraId="4857EA51" w14:textId="77777777" w:rsidR="00A75D16" w:rsidRPr="00637AF4" w:rsidRDefault="00A75D16" w:rsidP="00A75D16">
      <w:pPr>
        <w:pStyle w:val="NoSpacing"/>
        <w:jc w:val="both"/>
        <w:rPr>
          <w:rFonts w:cs="Times New Roman"/>
        </w:rPr>
      </w:pPr>
    </w:p>
    <w:p w14:paraId="6FC4EEB4" w14:textId="77777777" w:rsidR="00585F36" w:rsidRPr="00572DB2" w:rsidRDefault="00A75D16" w:rsidP="00585F36">
      <w:pPr>
        <w:pStyle w:val="NoSpacing"/>
        <w:jc w:val="both"/>
        <w:rPr>
          <w:rFonts w:cs="Times New Roman"/>
          <w:szCs w:val="24"/>
        </w:rPr>
      </w:pPr>
      <w:r w:rsidRPr="00572DB2">
        <w:rPr>
          <w:rFonts w:cs="Times New Roman"/>
          <w:sz w:val="24"/>
          <w:szCs w:val="24"/>
        </w:rPr>
        <w:t>The sale is scheduled to take place if approved by the Commission (Texas Water Code §</w:t>
      </w:r>
      <w:r w:rsidR="00832A12" w:rsidRPr="00572DB2">
        <w:rPr>
          <w:rFonts w:cs="Times New Roman"/>
          <w:sz w:val="24"/>
          <w:szCs w:val="24"/>
        </w:rPr>
        <w:t> </w:t>
      </w:r>
      <w:r w:rsidRPr="00572DB2">
        <w:rPr>
          <w:rFonts w:cs="Times New Roman"/>
          <w:sz w:val="24"/>
          <w:szCs w:val="24"/>
        </w:rPr>
        <w:t xml:space="preserve">13.301).  The transaction and the transfer of the CCN includes </w:t>
      </w:r>
      <w:r w:rsidR="00BD0360" w:rsidRPr="00572DB2">
        <w:rPr>
          <w:rStyle w:val="Style1"/>
          <w:color w:val="auto"/>
        </w:rPr>
        <w:t>the following subdivision:</w:t>
      </w:r>
    </w:p>
    <w:p w14:paraId="710661F4" w14:textId="2ED58483" w:rsidR="00A75D16" w:rsidRPr="00FC788B" w:rsidRDefault="00572DB2" w:rsidP="00585F36">
      <w:pPr>
        <w:pStyle w:val="NoSpacing"/>
        <w:jc w:val="both"/>
        <w:rPr>
          <w:rFonts w:cs="Times New Roman"/>
          <w:sz w:val="24"/>
          <w:szCs w:val="24"/>
          <w:u w:val="single"/>
        </w:rPr>
      </w:pPr>
      <w:r w:rsidRPr="00FC788B">
        <w:rPr>
          <w:rFonts w:cs="Times New Roman"/>
          <w:sz w:val="24"/>
          <w:szCs w:val="24"/>
          <w:u w:val="single"/>
        </w:rPr>
        <w:t>City of Tyler Lake Village</w:t>
      </w:r>
    </w:p>
    <w:p w14:paraId="1CE8C381" w14:textId="77777777" w:rsidR="00BD0360" w:rsidRPr="00585F36" w:rsidRDefault="00BD0360" w:rsidP="00585F36">
      <w:pPr>
        <w:pStyle w:val="NoSpacing"/>
        <w:jc w:val="both"/>
        <w:rPr>
          <w:rFonts w:cs="Times New Roman"/>
          <w:szCs w:val="24"/>
          <w:u w:val="single"/>
        </w:rPr>
      </w:pPr>
    </w:p>
    <w:p w14:paraId="053D1413" w14:textId="334DF1A7" w:rsidR="00FC788B" w:rsidRDefault="00FC788B" w:rsidP="00FC788B">
      <w:pPr>
        <w:jc w:val="both"/>
      </w:pPr>
      <w:bookmarkStart w:id="1" w:name="_Hlk29462470"/>
      <w:r w:rsidRPr="00262A8E">
        <w:t>The requested area</w:t>
      </w:r>
      <w:r>
        <w:t xml:space="preserve"> </w:t>
      </w:r>
      <w:r w:rsidRPr="00262A8E">
        <w:t xml:space="preserve">is located approximately </w:t>
      </w:r>
      <w:r>
        <w:rPr>
          <w:u w:val="single"/>
        </w:rPr>
        <w:t>0.4</w:t>
      </w:r>
      <w:r w:rsidRPr="00262A8E">
        <w:t xml:space="preserve"> mile(s) </w:t>
      </w:r>
      <w:r>
        <w:rPr>
          <w:u w:val="single"/>
        </w:rPr>
        <w:t>south</w:t>
      </w:r>
      <w:r w:rsidRPr="00262A8E">
        <w:t xml:space="preserve"> of downtown </w:t>
      </w:r>
      <w:r>
        <w:rPr>
          <w:u w:val="single"/>
        </w:rPr>
        <w:t>Taylor Lake Village</w:t>
      </w:r>
      <w:r w:rsidRPr="00262A8E">
        <w:t xml:space="preserve">, Texas, and is generally bounded on the north by </w:t>
      </w:r>
      <w:proofErr w:type="spellStart"/>
      <w:r>
        <w:rPr>
          <w:u w:val="single"/>
        </w:rPr>
        <w:t>Sedberry</w:t>
      </w:r>
      <w:proofErr w:type="spellEnd"/>
      <w:r>
        <w:rPr>
          <w:u w:val="single"/>
        </w:rPr>
        <w:t xml:space="preserve"> Road</w:t>
      </w:r>
      <w:r w:rsidRPr="00EE25FE">
        <w:t>;</w:t>
      </w:r>
      <w:r w:rsidRPr="00262A8E">
        <w:t xml:space="preserve"> on the east by </w:t>
      </w:r>
      <w:r>
        <w:rPr>
          <w:u w:val="single"/>
        </w:rPr>
        <w:t>Taylor Lake</w:t>
      </w:r>
      <w:r w:rsidRPr="00262A8E">
        <w:t xml:space="preserve">; on the south by </w:t>
      </w:r>
      <w:r>
        <w:rPr>
          <w:u w:val="single"/>
        </w:rPr>
        <w:t>East Nasa Parkway</w:t>
      </w:r>
      <w:r w:rsidRPr="00262A8E">
        <w:t xml:space="preserve">; </w:t>
      </w:r>
      <w:r>
        <w:t xml:space="preserve">and </w:t>
      </w:r>
      <w:r w:rsidRPr="00262A8E">
        <w:t xml:space="preserve">on the west by </w:t>
      </w:r>
      <w:r>
        <w:rPr>
          <w:u w:val="single"/>
        </w:rPr>
        <w:t>Kirby Boulevard</w:t>
      </w:r>
      <w:r w:rsidRPr="00DD4A5B">
        <w:t>.</w:t>
      </w:r>
    </w:p>
    <w:p w14:paraId="5EDD4F6F" w14:textId="503C5D52" w:rsidR="00FC788B" w:rsidRDefault="00FC788B" w:rsidP="00FC788B">
      <w:pPr>
        <w:jc w:val="both"/>
      </w:pPr>
      <w:r w:rsidRPr="00262A8E">
        <w:t xml:space="preserve">The requested area includes </w:t>
      </w:r>
      <w:r>
        <w:rPr>
          <w:u w:val="single"/>
        </w:rPr>
        <w:t>26</w:t>
      </w:r>
      <w:r>
        <w:t xml:space="preserve"> customer connections</w:t>
      </w:r>
      <w:r w:rsidRPr="00262A8E">
        <w:t xml:space="preserve"> </w:t>
      </w:r>
      <w:r>
        <w:t xml:space="preserve">and </w:t>
      </w:r>
      <w:r w:rsidRPr="00262A8E">
        <w:t xml:space="preserve">approximately </w:t>
      </w:r>
      <w:r>
        <w:rPr>
          <w:u w:val="single"/>
        </w:rPr>
        <w:t>54</w:t>
      </w:r>
      <w:r w:rsidRPr="00262A8E">
        <w:t xml:space="preserve"> acres</w:t>
      </w:r>
      <w:r>
        <w:t xml:space="preserve"> to decertify from South Taylor Lake Village WSC (CCN Nos. 12318 and 20723).</w:t>
      </w:r>
    </w:p>
    <w:p w14:paraId="6B3D4BDC" w14:textId="77777777" w:rsidR="00FC788B" w:rsidRDefault="00FC788B" w:rsidP="00FC788B">
      <w:pPr>
        <w:jc w:val="both"/>
      </w:pPr>
      <w:r>
        <w:t xml:space="preserve">The </w:t>
      </w:r>
      <w:sdt>
        <w:sdtPr>
          <w:alias w:val="Select type"/>
          <w:tag w:val="Select type"/>
          <w:id w:val="1253081948"/>
          <w:placeholder>
            <w:docPart w:val="8925DF1097BC4B34821E4B52F34725BC"/>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Pr>
          <w:u w:val="single"/>
        </w:rPr>
        <w:t>54</w:t>
      </w:r>
      <w:r>
        <w:t xml:space="preserve"> acres from CCN Nos. 12318 and 20723. </w:t>
      </w:r>
    </w:p>
    <w:p w14:paraId="3CCE7B53" w14:textId="77777777" w:rsidR="00036D69" w:rsidRPr="00B23B64" w:rsidRDefault="002D31D4" w:rsidP="00B17669">
      <w:pPr>
        <w:jc w:val="both"/>
        <w:rPr>
          <w:rFonts w:cs="Times New Roman"/>
        </w:rPr>
      </w:pPr>
      <w:r w:rsidRPr="000808ED">
        <w:rPr>
          <w:rFonts w:cs="Times New Roman"/>
          <w:b/>
        </w:rPr>
        <w:t xml:space="preserve">See enclosed </w:t>
      </w:r>
      <w:r w:rsidR="00AE07E8">
        <w:rPr>
          <w:rFonts w:cs="Times New Roman"/>
          <w:b/>
        </w:rPr>
        <w:t>maps</w:t>
      </w:r>
      <w:r w:rsidRPr="000808ED">
        <w:rPr>
          <w:rFonts w:cs="Times New Roman"/>
          <w:b/>
        </w:rPr>
        <w:t xml:space="preserve"> showing the requested area.</w:t>
      </w:r>
      <w:bookmarkStart w:id="2" w:name="_Hlk87438932"/>
      <w:bookmarkEnd w:id="1"/>
    </w:p>
    <w:bookmarkEnd w:id="2"/>
    <w:p w14:paraId="585DEC41" w14:textId="77777777" w:rsidR="00B17669" w:rsidRPr="00B2595F" w:rsidRDefault="00B17669" w:rsidP="00B17669">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263D4FEF" w14:textId="77777777" w:rsidR="00380A0B" w:rsidRPr="00BB399F" w:rsidRDefault="00BB399F" w:rsidP="00BB399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93040E5" w14:textId="77777777" w:rsidR="00380A0B" w:rsidRPr="00361711"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6B364617" w14:textId="77777777" w:rsidR="00380A0B" w:rsidRPr="00361711" w:rsidRDefault="00380A0B">
      <w:pPr>
        <w:spacing w:after="0" w:line="240" w:lineRule="auto"/>
        <w:jc w:val="both"/>
        <w:rPr>
          <w:rFonts w:cs="Times New Roman"/>
          <w:szCs w:val="24"/>
        </w:rPr>
      </w:pPr>
    </w:p>
    <w:p w14:paraId="1C2BC357" w14:textId="77777777" w:rsidR="00354EC0" w:rsidRPr="00354EC0" w:rsidRDefault="00354EC0" w:rsidP="00354EC0">
      <w:pPr>
        <w:jc w:val="both"/>
        <w:rPr>
          <w:rFonts w:cs="Times New Roman"/>
        </w:rPr>
      </w:pPr>
      <w:bookmarkStart w:id="3" w:name="_Hlk34658071"/>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55F19222" w14:textId="77777777" w:rsidR="00BA74C9" w:rsidRDefault="00354EC0" w:rsidP="00BA74C9">
      <w:pPr>
        <w:jc w:val="both"/>
      </w:pPr>
      <w:r>
        <w:t xml:space="preserve">A landowner that opts out from the requested area releases the applicant’s obligation to provide retail water or sewer utility service to the removed land for any reason. </w:t>
      </w:r>
      <w:r w:rsidR="00BA74C9">
        <w:t xml:space="preserve"> </w:t>
      </w:r>
    </w:p>
    <w:p w14:paraId="2F7FFEAA" w14:textId="77777777" w:rsidR="008647CE" w:rsidRPr="00DF00D4" w:rsidRDefault="008647CE" w:rsidP="008647CE">
      <w:pPr>
        <w:jc w:val="both"/>
        <w:rPr>
          <w:rFonts w:cs="Times New Roman"/>
          <w:szCs w:val="24"/>
        </w:rPr>
      </w:pPr>
      <w:r w:rsidRPr="00DF00D4">
        <w:rPr>
          <w:rFonts w:cs="Times New Roman"/>
          <w:szCs w:val="24"/>
        </w:rPr>
        <w:t>Persons who wish to request this option should file the required documents with the:</w:t>
      </w:r>
    </w:p>
    <w:p w14:paraId="5C599134" w14:textId="77777777" w:rsidR="008647CE" w:rsidRPr="00DF00D4" w:rsidRDefault="008647CE" w:rsidP="008647CE">
      <w:pPr>
        <w:spacing w:after="0" w:line="240" w:lineRule="auto"/>
        <w:jc w:val="center"/>
        <w:rPr>
          <w:rFonts w:cs="Times New Roman"/>
          <w:szCs w:val="24"/>
        </w:rPr>
      </w:pPr>
      <w:r w:rsidRPr="00DF00D4">
        <w:rPr>
          <w:rFonts w:cs="Times New Roman"/>
          <w:szCs w:val="24"/>
        </w:rPr>
        <w:t>Public Utility Commission of Texas</w:t>
      </w:r>
    </w:p>
    <w:p w14:paraId="732462BC" w14:textId="77777777" w:rsidR="008647CE" w:rsidRPr="00DF00D4" w:rsidRDefault="008647CE" w:rsidP="008647CE">
      <w:pPr>
        <w:spacing w:after="0" w:line="240" w:lineRule="auto"/>
        <w:jc w:val="center"/>
        <w:rPr>
          <w:rFonts w:cs="Times New Roman"/>
          <w:szCs w:val="24"/>
        </w:rPr>
      </w:pPr>
      <w:r w:rsidRPr="00DF00D4">
        <w:rPr>
          <w:rFonts w:cs="Times New Roman"/>
          <w:szCs w:val="24"/>
        </w:rPr>
        <w:t>Central Records</w:t>
      </w:r>
    </w:p>
    <w:p w14:paraId="55ECC73F" w14:textId="77777777" w:rsidR="008647CE" w:rsidRPr="00DF00D4" w:rsidRDefault="008647CE" w:rsidP="008647CE">
      <w:pPr>
        <w:spacing w:after="0" w:line="240" w:lineRule="auto"/>
        <w:jc w:val="center"/>
        <w:rPr>
          <w:rFonts w:cs="Times New Roman"/>
          <w:szCs w:val="24"/>
        </w:rPr>
      </w:pPr>
      <w:r w:rsidRPr="00DF00D4">
        <w:rPr>
          <w:rFonts w:cs="Times New Roman"/>
          <w:szCs w:val="24"/>
        </w:rPr>
        <w:t>1701 N. Congress, P. O. Box 13326</w:t>
      </w:r>
    </w:p>
    <w:p w14:paraId="77A4ACF3" w14:textId="77777777" w:rsidR="008647CE" w:rsidRDefault="008647CE" w:rsidP="008647CE">
      <w:pPr>
        <w:spacing w:after="0" w:line="240" w:lineRule="auto"/>
        <w:jc w:val="center"/>
        <w:rPr>
          <w:rFonts w:cs="Times New Roman"/>
          <w:szCs w:val="24"/>
        </w:rPr>
      </w:pPr>
      <w:r w:rsidRPr="00DF00D4">
        <w:rPr>
          <w:rFonts w:cs="Times New Roman"/>
          <w:szCs w:val="24"/>
        </w:rPr>
        <w:t>Austin, TX  78711-3326</w:t>
      </w:r>
    </w:p>
    <w:p w14:paraId="038BEA28" w14:textId="77777777" w:rsidR="008647CE" w:rsidRPr="00DF00D4" w:rsidRDefault="008647CE" w:rsidP="008647CE">
      <w:pPr>
        <w:spacing w:after="0" w:line="240" w:lineRule="auto"/>
        <w:jc w:val="center"/>
        <w:rPr>
          <w:rFonts w:cs="Times New Roman"/>
          <w:szCs w:val="24"/>
        </w:rPr>
      </w:pPr>
    </w:p>
    <w:p w14:paraId="29A2A805" w14:textId="77777777" w:rsidR="008647CE" w:rsidRPr="00DF00D4" w:rsidRDefault="008647CE" w:rsidP="008647CE">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bookmarkEnd w:id="3"/>
    <w:p w14:paraId="60149717"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10F52DF1"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28F02F33"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214F774B" w14:textId="77777777" w:rsidR="00A83220" w:rsidRPr="003C7B98" w:rsidRDefault="00A83220" w:rsidP="00A83220">
      <w:pPr>
        <w:spacing w:after="0" w:line="240" w:lineRule="auto"/>
        <w:jc w:val="both"/>
        <w:rPr>
          <w:rFonts w:cs="Times New Roman"/>
          <w:szCs w:val="24"/>
        </w:rPr>
      </w:pPr>
    </w:p>
    <w:p w14:paraId="00A041D4"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1F0A23BB"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63097BDF" w14:textId="77777777" w:rsidR="00B551A6" w:rsidRDefault="00B551A6">
      <w:pPr>
        <w:rPr>
          <w:rFonts w:cs="Times New Roman"/>
        </w:rPr>
      </w:pPr>
      <w:r>
        <w:rPr>
          <w:rFonts w:cs="Times New Roman"/>
        </w:rPr>
        <w:br w:type="page"/>
      </w:r>
    </w:p>
    <w:p w14:paraId="7DE21587" w14:textId="77777777" w:rsidR="00B551A6" w:rsidRPr="00F26B9E" w:rsidRDefault="00B551A6" w:rsidP="00B551A6">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t xml:space="preserve">PUBLIC UTILITY COMMISSION </w:t>
      </w:r>
      <w:r>
        <w:rPr>
          <w:rFonts w:ascii="Georgia" w:eastAsia="Times New Roman" w:hAnsi="Georgia" w:cs="Times New Roman"/>
          <w:sz w:val="40"/>
          <w:szCs w:val="40"/>
        </w:rPr>
        <w:t>OF TEXAS</w:t>
      </w:r>
    </w:p>
    <w:p w14:paraId="6560D9C5" w14:textId="77777777" w:rsidR="00B551A6" w:rsidRPr="00F26B9E" w:rsidRDefault="00B551A6" w:rsidP="00B551A6">
      <w:pPr>
        <w:spacing w:after="0" w:line="240" w:lineRule="auto"/>
        <w:jc w:val="center"/>
        <w:rPr>
          <w:rFonts w:ascii="Georgia" w:eastAsia="Times New Roman" w:hAnsi="Georgia" w:cs="Times New Roman"/>
          <w:sz w:val="32"/>
          <w:szCs w:val="32"/>
        </w:rPr>
      </w:pPr>
    </w:p>
    <w:p w14:paraId="4F8F52FA" w14:textId="77777777" w:rsidR="00B551A6" w:rsidRPr="00F26B9E" w:rsidRDefault="00B551A6" w:rsidP="00B551A6">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0F198F72" wp14:editId="62A0D178">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86F16B0" w14:textId="77777777" w:rsidR="00B551A6" w:rsidRPr="00F26B9E" w:rsidRDefault="00B551A6" w:rsidP="00B551A6">
      <w:pPr>
        <w:widowControl w:val="0"/>
        <w:tabs>
          <w:tab w:val="center" w:pos="4680"/>
        </w:tabs>
        <w:spacing w:after="0" w:line="240" w:lineRule="auto"/>
        <w:jc w:val="center"/>
        <w:rPr>
          <w:rFonts w:ascii="Georgia" w:eastAsia="Times New Roman" w:hAnsi="Georgia" w:cs="Times New Roman"/>
          <w:szCs w:val="20"/>
        </w:rPr>
      </w:pPr>
    </w:p>
    <w:p w14:paraId="68C63DEB" w14:textId="77777777" w:rsidR="00B551A6" w:rsidRPr="004F5F5E" w:rsidRDefault="00B551A6" w:rsidP="00B551A6">
      <w:pPr>
        <w:widowControl w:val="0"/>
        <w:autoSpaceDE w:val="0"/>
        <w:autoSpaceDN w:val="0"/>
        <w:adjustRightInd w:val="0"/>
        <w:spacing w:after="0" w:line="240" w:lineRule="auto"/>
        <w:jc w:val="center"/>
        <w:rPr>
          <w:rFonts w:eastAsia="Times New Roman" w:cs="Times New Roman"/>
          <w:sz w:val="23"/>
          <w:szCs w:val="23"/>
        </w:rPr>
      </w:pPr>
      <w:r w:rsidRPr="00B57F83">
        <w:rPr>
          <w:rFonts w:eastAsia="Times New Roman" w:cs="Times New Roman"/>
          <w:sz w:val="23"/>
          <w:szCs w:val="23"/>
        </w:rPr>
        <w:t xml:space="preserve">AFFIDAVIT OF NOTICE TO CURRENT </w:t>
      </w:r>
      <w:r w:rsidRPr="004F5F5E">
        <w:rPr>
          <w:rFonts w:eastAsia="Times New Roman" w:cs="Times New Roman"/>
          <w:sz w:val="23"/>
          <w:szCs w:val="23"/>
        </w:rPr>
        <w:t>CUSTOMERS, NEIGHBORING UTILITIES, AND AFFECTED PARTIES</w:t>
      </w:r>
    </w:p>
    <w:p w14:paraId="1842545D" w14:textId="2CFB2EE8" w:rsidR="00B551A6" w:rsidRPr="004F5F5E" w:rsidRDefault="00B551A6" w:rsidP="00B551A6">
      <w:pPr>
        <w:spacing w:after="0" w:line="240" w:lineRule="auto"/>
        <w:jc w:val="center"/>
        <w:rPr>
          <w:rFonts w:eastAsia="Times New Roman" w:cs="Times New Roman"/>
          <w:sz w:val="23"/>
          <w:szCs w:val="23"/>
        </w:rPr>
      </w:pPr>
      <w:r w:rsidRPr="004F5F5E">
        <w:rPr>
          <w:rFonts w:eastAsia="Times New Roman" w:cs="Times New Roman"/>
          <w:sz w:val="23"/>
          <w:szCs w:val="23"/>
        </w:rPr>
        <w:t xml:space="preserve">DOCKET NO. </w:t>
      </w:r>
      <w:r w:rsidR="004E7A06" w:rsidRPr="004F5F5E">
        <w:rPr>
          <w:rFonts w:cs="Times New Roman"/>
          <w:sz w:val="23"/>
          <w:szCs w:val="23"/>
        </w:rPr>
        <w:t>55381</w:t>
      </w:r>
    </w:p>
    <w:p w14:paraId="43AB2E28" w14:textId="77777777" w:rsidR="00B551A6" w:rsidRPr="004F5F5E" w:rsidRDefault="00B551A6" w:rsidP="00B551A6">
      <w:pPr>
        <w:widowControl w:val="0"/>
        <w:autoSpaceDE w:val="0"/>
        <w:autoSpaceDN w:val="0"/>
        <w:adjustRightInd w:val="0"/>
        <w:spacing w:after="0" w:line="240" w:lineRule="auto"/>
        <w:jc w:val="both"/>
        <w:rPr>
          <w:rFonts w:eastAsia="Times New Roman" w:cs="Times New Roman"/>
          <w:szCs w:val="24"/>
        </w:rPr>
      </w:pPr>
      <w:r w:rsidRPr="004F5F5E">
        <w:rPr>
          <w:rFonts w:eastAsia="Times New Roman" w:cs="Times New Roman"/>
          <w:szCs w:val="24"/>
        </w:rPr>
        <w:t>STATE OF TEXAS</w:t>
      </w:r>
    </w:p>
    <w:p w14:paraId="19167B1E" w14:textId="77777777" w:rsidR="00B551A6" w:rsidRPr="00F26B9E" w:rsidRDefault="00B551A6" w:rsidP="00B551A6">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0E7DE56C" w14:textId="77777777" w:rsidR="00B551A6" w:rsidRPr="00F26B9E" w:rsidRDefault="00B551A6" w:rsidP="00B551A6">
      <w:pPr>
        <w:widowControl w:val="0"/>
        <w:autoSpaceDE w:val="0"/>
        <w:autoSpaceDN w:val="0"/>
        <w:adjustRightInd w:val="0"/>
        <w:spacing w:after="0" w:line="240" w:lineRule="auto"/>
        <w:jc w:val="both"/>
        <w:rPr>
          <w:rFonts w:eastAsia="Times New Roman" w:cs="Times New Roman"/>
          <w:szCs w:val="24"/>
        </w:rPr>
      </w:pPr>
    </w:p>
    <w:p w14:paraId="0ED72A91" w14:textId="77777777" w:rsidR="00B551A6" w:rsidRPr="00F26B9E" w:rsidRDefault="00B551A6" w:rsidP="00B551A6">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w:t>
      </w:r>
      <w:r w:rsidR="00246271">
        <w:rPr>
          <w:rFonts w:eastAsia="Times New Roman" w:cs="Times New Roman"/>
          <w:szCs w:val="24"/>
        </w:rPr>
        <w:t xml:space="preserve"> </w:t>
      </w:r>
      <w:r w:rsidR="00246271">
        <w:rPr>
          <w:rFonts w:cs="Times New Roman"/>
        </w:rPr>
        <w:t>via first-class mail</w:t>
      </w:r>
      <w:r w:rsidRPr="00F26B9E">
        <w:rPr>
          <w:rFonts w:eastAsia="Times New Roman" w:cs="Times New Roman"/>
          <w:szCs w:val="24"/>
        </w:rPr>
        <w:t xml:space="preserve"> to the following entities</w:t>
      </w:r>
      <w:r w:rsidR="00246271">
        <w:rPr>
          <w:rFonts w:eastAsia="Times New Roman" w:cs="Times New Roman"/>
          <w:szCs w:val="24"/>
        </w:rPr>
        <w:t>, affected parties,</w:t>
      </w:r>
      <w:r w:rsidRPr="00F26B9E">
        <w:rPr>
          <w:rFonts w:eastAsia="Times New Roman" w:cs="Times New Roman"/>
          <w:szCs w:val="24"/>
        </w:rPr>
        <w:t xml:space="preserve"> and customers:</w:t>
      </w:r>
    </w:p>
    <w:p w14:paraId="6F88B758" w14:textId="77777777" w:rsidR="00B551A6" w:rsidRPr="00F26B9E" w:rsidRDefault="00B551A6" w:rsidP="00B551A6">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Pr>
          <w:rFonts w:eastAsia="Times New Roman" w:cs="Times New Roman"/>
          <w:szCs w:val="24"/>
        </w:rPr>
        <w:t xml:space="preserve"> OF NOTICE</w:t>
      </w:r>
    </w:p>
    <w:p w14:paraId="6AEE8D6C" w14:textId="77777777" w:rsidR="00B551A6" w:rsidRPr="00F26B9E" w:rsidRDefault="00B551A6" w:rsidP="00B551A6">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CB45C26" w14:textId="77777777" w:rsidR="00B551A6" w:rsidRPr="00F26B9E" w:rsidRDefault="00B551A6" w:rsidP="00B551A6">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E3FF7A6" w14:textId="77777777" w:rsidR="00B551A6" w:rsidRPr="00F26B9E" w:rsidRDefault="00B551A6" w:rsidP="00B551A6">
      <w:pPr>
        <w:widowControl w:val="0"/>
        <w:tabs>
          <w:tab w:val="left" w:pos="6480"/>
        </w:tabs>
        <w:autoSpaceDE w:val="0"/>
        <w:autoSpaceDN w:val="0"/>
        <w:adjustRightInd w:val="0"/>
        <w:spacing w:after="0" w:line="240" w:lineRule="auto"/>
        <w:jc w:val="both"/>
        <w:rPr>
          <w:rFonts w:eastAsia="Times New Roman" w:cs="Times New Roman"/>
          <w:szCs w:val="24"/>
        </w:rPr>
      </w:pPr>
      <w:r w:rsidRPr="00487860">
        <w:rPr>
          <w:rFonts w:eastAsia="Times New Roman" w:cs="Times New Roman"/>
          <w:szCs w:val="24"/>
          <w:u w:val="single"/>
        </w:rPr>
        <w:t>____________________________________</w:t>
      </w:r>
      <w:r w:rsidRPr="00F26B9E">
        <w:rPr>
          <w:rFonts w:eastAsia="Times New Roman" w:cs="Times New Roman"/>
          <w:szCs w:val="24"/>
        </w:rPr>
        <w:tab/>
      </w:r>
      <w:r w:rsidRPr="00487860">
        <w:rPr>
          <w:rFonts w:eastAsia="Times New Roman" w:cs="Times New Roman"/>
          <w:szCs w:val="24"/>
          <w:u w:val="single"/>
        </w:rPr>
        <w:t>_______________________</w:t>
      </w:r>
    </w:p>
    <w:p w14:paraId="470C469D" w14:textId="77777777" w:rsidR="00B551A6" w:rsidRPr="00F26B9E" w:rsidRDefault="00B551A6" w:rsidP="00B551A6">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CFDCE6D" w14:textId="77777777" w:rsidR="00B551A6" w:rsidRPr="00F26B9E" w:rsidRDefault="00B551A6" w:rsidP="00B551A6">
      <w:pPr>
        <w:widowControl w:val="0"/>
        <w:tabs>
          <w:tab w:val="left" w:pos="6480"/>
        </w:tabs>
        <w:autoSpaceDE w:val="0"/>
        <w:autoSpaceDN w:val="0"/>
        <w:adjustRightInd w:val="0"/>
        <w:spacing w:after="0" w:line="240" w:lineRule="auto"/>
        <w:jc w:val="both"/>
        <w:rPr>
          <w:rFonts w:eastAsia="Times New Roman" w:cs="Times New Roman"/>
          <w:szCs w:val="24"/>
        </w:rPr>
      </w:pPr>
    </w:p>
    <w:p w14:paraId="6FE4F9D2" w14:textId="77777777" w:rsidR="00B551A6" w:rsidRPr="00F26B9E" w:rsidRDefault="00B551A6" w:rsidP="00B551A6">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3E50DF68" w14:textId="77777777" w:rsidR="00B551A6" w:rsidRPr="00F26B9E" w:rsidRDefault="00B551A6" w:rsidP="00B551A6">
      <w:pPr>
        <w:widowControl w:val="0"/>
        <w:spacing w:after="0" w:line="240" w:lineRule="auto"/>
        <w:rPr>
          <w:rFonts w:eastAsia="Times New Roman" w:cs="Times New Roman"/>
          <w:szCs w:val="20"/>
        </w:rPr>
      </w:pPr>
    </w:p>
    <w:p w14:paraId="3F9764D5" w14:textId="77777777" w:rsidR="00B551A6" w:rsidRPr="00F26B9E" w:rsidRDefault="00B551A6" w:rsidP="00B551A6">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E04273B" w14:textId="77777777" w:rsidR="00B551A6" w:rsidRPr="00F26B9E" w:rsidRDefault="00B551A6" w:rsidP="00B551A6">
      <w:pPr>
        <w:widowControl w:val="0"/>
        <w:spacing w:after="0" w:line="240" w:lineRule="auto"/>
        <w:rPr>
          <w:rFonts w:eastAsia="Times New Roman" w:cs="Times New Roman"/>
          <w:szCs w:val="20"/>
        </w:rPr>
      </w:pPr>
    </w:p>
    <w:p w14:paraId="7061D2D4" w14:textId="77777777" w:rsidR="00B551A6" w:rsidRPr="00F26B9E" w:rsidRDefault="00B551A6" w:rsidP="00B551A6">
      <w:pPr>
        <w:spacing w:after="0" w:line="240" w:lineRule="auto"/>
        <w:rPr>
          <w:rFonts w:eastAsia="Times New Roman" w:cs="Times New Roman"/>
          <w:szCs w:val="20"/>
        </w:rPr>
      </w:pPr>
      <w:r w:rsidRPr="00F26B9E">
        <w:rPr>
          <w:rFonts w:eastAsia="Times New Roman" w:cs="Times New Roman"/>
          <w:szCs w:val="20"/>
        </w:rPr>
        <w:t>__________________________________</w:t>
      </w:r>
    </w:p>
    <w:p w14:paraId="73E20B65" w14:textId="77777777" w:rsidR="00B551A6" w:rsidRPr="00F26B9E" w:rsidRDefault="00B551A6" w:rsidP="00B551A6">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41DC0F9D" w14:textId="77777777" w:rsidR="00B551A6" w:rsidRPr="00F26B9E" w:rsidRDefault="00B551A6" w:rsidP="00B551A6">
      <w:pPr>
        <w:spacing w:after="0" w:line="240" w:lineRule="auto"/>
        <w:rPr>
          <w:rFonts w:eastAsia="Times New Roman" w:cs="Times New Roman"/>
          <w:szCs w:val="20"/>
        </w:rPr>
      </w:pPr>
    </w:p>
    <w:p w14:paraId="324FBF7F" w14:textId="77777777" w:rsidR="00B551A6" w:rsidRPr="00F26B9E" w:rsidRDefault="00B551A6" w:rsidP="00B551A6">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38722D39" w14:textId="77777777" w:rsidR="00B551A6" w:rsidRPr="00F26B9E" w:rsidRDefault="00B551A6" w:rsidP="00B551A6">
      <w:pPr>
        <w:widowControl w:val="0"/>
        <w:spacing w:after="0" w:line="240" w:lineRule="auto"/>
        <w:rPr>
          <w:rFonts w:eastAsia="Times New Roman" w:cs="Times New Roman"/>
          <w:szCs w:val="20"/>
        </w:rPr>
      </w:pPr>
    </w:p>
    <w:p w14:paraId="0F3DC57E" w14:textId="77777777" w:rsidR="00B551A6" w:rsidRPr="00F26B9E" w:rsidRDefault="00B551A6" w:rsidP="00B551A6">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4FCE27D2" w14:textId="77777777" w:rsidR="00B551A6" w:rsidRPr="00F26B9E" w:rsidRDefault="00B551A6" w:rsidP="00B551A6">
      <w:pPr>
        <w:spacing w:after="0" w:line="240" w:lineRule="auto"/>
        <w:rPr>
          <w:rFonts w:eastAsia="Times New Roman" w:cs="Times New Roman"/>
          <w:szCs w:val="20"/>
        </w:rPr>
      </w:pPr>
    </w:p>
    <w:p w14:paraId="32DA9435" w14:textId="77777777" w:rsidR="00B551A6" w:rsidRPr="00F26B9E" w:rsidRDefault="00B551A6" w:rsidP="00B551A6">
      <w:pPr>
        <w:spacing w:after="0" w:line="240" w:lineRule="auto"/>
        <w:rPr>
          <w:rFonts w:eastAsia="Times New Roman" w:cs="Times New Roman"/>
          <w:szCs w:val="20"/>
        </w:rPr>
      </w:pPr>
      <w:r w:rsidRPr="00F26B9E">
        <w:rPr>
          <w:rFonts w:eastAsia="Times New Roman" w:cs="Times New Roman"/>
          <w:szCs w:val="20"/>
        </w:rPr>
        <w:t>_________________________________</w:t>
      </w:r>
    </w:p>
    <w:p w14:paraId="067484D5" w14:textId="77777777" w:rsidR="00B551A6" w:rsidRPr="00F26B9E" w:rsidRDefault="00B551A6" w:rsidP="00B551A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3F188F1C" w14:textId="77777777" w:rsidR="00B551A6" w:rsidRPr="00F26B9E" w:rsidRDefault="00B551A6" w:rsidP="00B551A6">
      <w:pPr>
        <w:widowControl w:val="0"/>
        <w:spacing w:after="0" w:line="192" w:lineRule="auto"/>
        <w:rPr>
          <w:rFonts w:eastAsia="Times New Roman" w:cs="Times New Roman"/>
          <w:szCs w:val="20"/>
        </w:rPr>
      </w:pPr>
    </w:p>
    <w:p w14:paraId="2C36F3B3" w14:textId="77777777" w:rsidR="00B551A6" w:rsidRPr="00F26B9E" w:rsidRDefault="00B551A6" w:rsidP="00B551A6">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532FDB4A" w14:textId="77777777" w:rsidR="00B551A6" w:rsidRDefault="00B551A6" w:rsidP="00B551A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6DFC87BD" w14:textId="77777777" w:rsidR="00B551A6" w:rsidRDefault="00B551A6" w:rsidP="00B551A6">
      <w:pPr>
        <w:widowControl w:val="0"/>
        <w:tabs>
          <w:tab w:val="right" w:pos="10080"/>
        </w:tabs>
        <w:spacing w:after="0" w:line="215" w:lineRule="auto"/>
        <w:rPr>
          <w:rFonts w:eastAsia="Times New Roman" w:cs="Times New Roman"/>
          <w:szCs w:val="20"/>
        </w:rPr>
      </w:pPr>
    </w:p>
    <w:p w14:paraId="0BF0400B" w14:textId="77777777" w:rsidR="00B551A6" w:rsidRDefault="00B551A6" w:rsidP="00B551A6">
      <w:pPr>
        <w:rPr>
          <w:rFonts w:cs="Times New Roman"/>
          <w:u w:val="single"/>
        </w:rPr>
      </w:pPr>
      <w:r w:rsidRPr="00F26B9E">
        <w:rPr>
          <w:rFonts w:cs="Times New Roman"/>
          <w:szCs w:val="20"/>
        </w:rPr>
        <w:t>Commission Expires</w:t>
      </w:r>
      <w:r w:rsidRPr="007C5E3F">
        <w:rPr>
          <w:rFonts w:cs="Times New Roman"/>
          <w:u w:val="single"/>
        </w:rPr>
        <w:t>______________</w:t>
      </w:r>
    </w:p>
    <w:p w14:paraId="1AD5AC82" w14:textId="77777777" w:rsidR="008A35D3" w:rsidRDefault="008A35D3" w:rsidP="00B551A6">
      <w:pPr>
        <w:pStyle w:val="NoSpacing"/>
        <w:tabs>
          <w:tab w:val="left" w:pos="6390"/>
          <w:tab w:val="left" w:pos="9000"/>
        </w:tabs>
        <w:jc w:val="right"/>
        <w:rPr>
          <w:rFonts w:cs="Times New Roman"/>
          <w:b/>
          <w:i/>
          <w:sz w:val="28"/>
          <w:szCs w:val="28"/>
        </w:rPr>
      </w:pPr>
    </w:p>
    <w:p w14:paraId="1247A7C9" w14:textId="371EFEDD" w:rsidR="00B551A6" w:rsidRPr="004E7A06" w:rsidRDefault="00B551A6" w:rsidP="00B551A6">
      <w:pPr>
        <w:pStyle w:val="NoSpacing"/>
        <w:tabs>
          <w:tab w:val="left" w:pos="6390"/>
          <w:tab w:val="left" w:pos="9000"/>
        </w:tabs>
        <w:jc w:val="right"/>
        <w:rPr>
          <w:rFonts w:cs="Times New Roman"/>
          <w:b/>
          <w:i/>
          <w:sz w:val="28"/>
          <w:szCs w:val="28"/>
          <w:lang w:val="en-CA"/>
        </w:rPr>
      </w:pPr>
      <w:r w:rsidRPr="004E7A06">
        <w:rPr>
          <w:rFonts w:cs="Times New Roman"/>
          <w:b/>
          <w:i/>
          <w:sz w:val="28"/>
          <w:szCs w:val="28"/>
        </w:rPr>
        <w:t xml:space="preserve">Docket No. </w:t>
      </w:r>
      <w:r w:rsidR="004E7A06" w:rsidRPr="004E7A06">
        <w:rPr>
          <w:rFonts w:cs="Times New Roman"/>
          <w:b/>
          <w:i/>
          <w:sz w:val="28"/>
          <w:szCs w:val="28"/>
        </w:rPr>
        <w:t>55381</w:t>
      </w:r>
    </w:p>
    <w:p w14:paraId="61FC721B" w14:textId="77777777" w:rsidR="00B551A6" w:rsidRPr="00361711" w:rsidRDefault="00B551A6" w:rsidP="00B551A6">
      <w:pPr>
        <w:pStyle w:val="NoSpacing"/>
        <w:rPr>
          <w:rFonts w:cs="Times New Roman"/>
          <w:sz w:val="28"/>
          <w:szCs w:val="28"/>
        </w:rPr>
      </w:pPr>
    </w:p>
    <w:p w14:paraId="2CB25678" w14:textId="77777777" w:rsidR="00B551A6" w:rsidRPr="00361711" w:rsidRDefault="00B551A6" w:rsidP="00B551A6">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 xml:space="preserve">Notice to </w:t>
      </w:r>
      <w:r>
        <w:rPr>
          <w:rFonts w:cs="Times New Roman"/>
          <w:b/>
          <w:i/>
          <w:sz w:val="28"/>
          <w:szCs w:val="28"/>
        </w:rPr>
        <w:t>Landowners</w:t>
      </w:r>
    </w:p>
    <w:p w14:paraId="1F4A0E98" w14:textId="0FBA2700" w:rsidR="004E7A06" w:rsidRPr="00F7608A" w:rsidRDefault="004E7A06" w:rsidP="004E7A06">
      <w:pPr>
        <w:pStyle w:val="NoSpacing"/>
        <w:jc w:val="center"/>
        <w:rPr>
          <w:rFonts w:cs="Times New Roman"/>
          <w:sz w:val="24"/>
          <w:szCs w:val="24"/>
        </w:rPr>
      </w:pPr>
      <w:r w:rsidRPr="00F7608A">
        <w:rPr>
          <w:rFonts w:cs="Times New Roman"/>
          <w:sz w:val="24"/>
          <w:szCs w:val="24"/>
        </w:rPr>
        <w:t xml:space="preserve">HARRIS COUNTY WATER CONTROL AND IMPROVEMENT DISTRICT </w:t>
      </w:r>
      <w:r w:rsidR="00B66D43">
        <w:rPr>
          <w:rFonts w:cs="Times New Roman"/>
          <w:sz w:val="24"/>
          <w:szCs w:val="24"/>
        </w:rPr>
        <w:t xml:space="preserve">(WCID) </w:t>
      </w:r>
      <w:r w:rsidRPr="00F7608A">
        <w:rPr>
          <w:rFonts w:cs="Times New Roman"/>
          <w:sz w:val="24"/>
          <w:szCs w:val="24"/>
        </w:rPr>
        <w:t>NO. 50, NOTICE OF INTENT TO A</w:t>
      </w:r>
      <w:r>
        <w:rPr>
          <w:rFonts w:cs="Times New Roman"/>
          <w:sz w:val="24"/>
          <w:szCs w:val="24"/>
        </w:rPr>
        <w:t>C</w:t>
      </w:r>
      <w:r w:rsidRPr="00F7608A">
        <w:rPr>
          <w:rFonts w:cs="Times New Roman"/>
          <w:sz w:val="24"/>
          <w:szCs w:val="24"/>
        </w:rPr>
        <w:t xml:space="preserve">QUIRE </w:t>
      </w:r>
      <w:r w:rsidRPr="00F7608A">
        <w:rPr>
          <w:rStyle w:val="Style6"/>
          <w:sz w:val="24"/>
          <w:szCs w:val="24"/>
        </w:rPr>
        <w:t>FACILITIES</w:t>
      </w:r>
      <w:r w:rsidRPr="00F7608A">
        <w:rPr>
          <w:rFonts w:cs="Times New Roman"/>
          <w:sz w:val="24"/>
          <w:szCs w:val="24"/>
        </w:rPr>
        <w:t xml:space="preserve"> UNDER WATER CERTIFICATE OF CONVINENCE AND NECESSASITY (CCN) NO. 12314 AND SEWER CCN NO. 20783 FROM SOUTH TAYLOR LAKE VILLAGE WATER SUPPLY CORPORATION IN HARRIS COUNTY, TEXAS</w:t>
      </w:r>
    </w:p>
    <w:p w14:paraId="70844842" w14:textId="77777777" w:rsidR="00B551A6" w:rsidRPr="00637AF4" w:rsidRDefault="00B551A6" w:rsidP="00B551A6">
      <w:pPr>
        <w:pStyle w:val="NoSpacing"/>
        <w:rPr>
          <w:rFonts w:cs="Times New Roman"/>
        </w:rPr>
      </w:pPr>
    </w:p>
    <w:p w14:paraId="1DD4FC4C" w14:textId="77777777" w:rsidR="00B551A6" w:rsidRPr="00361711" w:rsidRDefault="00B551A6" w:rsidP="00B551A6">
      <w:pPr>
        <w:pStyle w:val="NoSpacing"/>
        <w:jc w:val="both"/>
        <w:rPr>
          <w:rFonts w:cs="Times New Roman"/>
          <w:sz w:val="24"/>
          <w:szCs w:val="24"/>
        </w:rPr>
      </w:pPr>
      <w:r w:rsidRPr="00361711">
        <w:rPr>
          <w:rFonts w:cs="Times New Roman"/>
          <w:sz w:val="24"/>
          <w:szCs w:val="24"/>
        </w:rPr>
        <w:t>To:</w:t>
      </w:r>
      <w:r w:rsidRPr="00361711">
        <w:rPr>
          <w:rFonts w:cs="Times New Roman"/>
          <w:sz w:val="24"/>
          <w:szCs w:val="24"/>
        </w:rPr>
        <w:tab/>
        <w:t xml:space="preserve">_________________________________________ </w:t>
      </w:r>
      <w:r w:rsidRPr="00361711">
        <w:rPr>
          <w:rFonts w:cs="Times New Roman"/>
          <w:sz w:val="24"/>
          <w:szCs w:val="24"/>
        </w:rPr>
        <w:tab/>
        <w:t>Date Notice Mailed: ______, 20</w:t>
      </w:r>
      <w:r>
        <w:rPr>
          <w:rFonts w:cs="Times New Roman"/>
          <w:sz w:val="24"/>
          <w:szCs w:val="24"/>
        </w:rPr>
        <w:t>_</w:t>
      </w:r>
      <w:r w:rsidRPr="00361711">
        <w:rPr>
          <w:rFonts w:cs="Times New Roman"/>
          <w:sz w:val="24"/>
          <w:szCs w:val="24"/>
        </w:rPr>
        <w:t>__</w:t>
      </w:r>
    </w:p>
    <w:p w14:paraId="0EDFADE1" w14:textId="77777777" w:rsidR="00B551A6" w:rsidRPr="00361711" w:rsidRDefault="00B551A6" w:rsidP="00B551A6">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361E420B" w14:textId="77777777" w:rsidR="00B551A6" w:rsidRPr="00361711" w:rsidRDefault="00B551A6" w:rsidP="00B551A6">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41D86767" w14:textId="77777777" w:rsidR="00B551A6" w:rsidRPr="00361711" w:rsidRDefault="00B551A6" w:rsidP="00B551A6">
      <w:pPr>
        <w:tabs>
          <w:tab w:val="right" w:pos="9360"/>
        </w:tabs>
        <w:spacing w:after="0"/>
        <w:ind w:firstLine="720"/>
        <w:jc w:val="both"/>
        <w:rPr>
          <w:rFonts w:cs="Times New Roman"/>
          <w:sz w:val="18"/>
          <w:szCs w:val="18"/>
        </w:rPr>
      </w:pPr>
      <w:r w:rsidRPr="00361711">
        <w:rPr>
          <w:rFonts w:cs="Times New Roman"/>
          <w:sz w:val="18"/>
          <w:szCs w:val="18"/>
        </w:rPr>
        <w:t>(Address)</w:t>
      </w:r>
    </w:p>
    <w:p w14:paraId="2603B83B" w14:textId="77777777" w:rsidR="00B551A6" w:rsidRPr="00361711" w:rsidRDefault="00B551A6" w:rsidP="00B551A6">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77BF72CB" w14:textId="77777777" w:rsidR="00B551A6" w:rsidRPr="00361711" w:rsidRDefault="00B551A6" w:rsidP="00B551A6">
      <w:pPr>
        <w:tabs>
          <w:tab w:val="right" w:pos="9360"/>
        </w:tabs>
        <w:spacing w:after="0"/>
        <w:ind w:firstLine="720"/>
        <w:jc w:val="both"/>
        <w:rPr>
          <w:rFonts w:cs="Times New Roman"/>
          <w:sz w:val="18"/>
          <w:szCs w:val="18"/>
        </w:rPr>
      </w:pPr>
      <w:r w:rsidRPr="00361711">
        <w:rPr>
          <w:rFonts w:cs="Times New Roman"/>
          <w:sz w:val="18"/>
          <w:szCs w:val="18"/>
        </w:rPr>
        <w:t>(City                                       State         Zip)</w:t>
      </w:r>
    </w:p>
    <w:p w14:paraId="06A3BAE7" w14:textId="77777777" w:rsidR="00B551A6" w:rsidRPr="00637AF4" w:rsidRDefault="00B551A6" w:rsidP="00B551A6">
      <w:pPr>
        <w:pStyle w:val="NoSpacing"/>
        <w:jc w:val="both"/>
        <w:rPr>
          <w:rFonts w:cs="Times New Roman"/>
        </w:rPr>
      </w:pPr>
    </w:p>
    <w:p w14:paraId="51776170" w14:textId="36A07029" w:rsidR="00B66D43" w:rsidRDefault="004E7A06" w:rsidP="004E7A06">
      <w:pPr>
        <w:pStyle w:val="NoSpacing"/>
        <w:tabs>
          <w:tab w:val="left" w:pos="4320"/>
          <w:tab w:val="left" w:pos="6480"/>
          <w:tab w:val="right" w:pos="9360"/>
        </w:tabs>
        <w:rPr>
          <w:rFonts w:cs="Times New Roman"/>
          <w:sz w:val="24"/>
          <w:szCs w:val="24"/>
          <w:u w:val="single"/>
        </w:rPr>
      </w:pPr>
      <w:r w:rsidRPr="00572DB2">
        <w:rPr>
          <w:rFonts w:cs="Times New Roman"/>
          <w:sz w:val="24"/>
          <w:szCs w:val="24"/>
          <w:u w:val="single"/>
        </w:rPr>
        <w:t>Harris County Water Control and Improvement District No. 50</w:t>
      </w:r>
    </w:p>
    <w:p w14:paraId="37FADCDC" w14:textId="252A7240" w:rsidR="00B66D43" w:rsidRDefault="00B66D43" w:rsidP="004E7A06">
      <w:pPr>
        <w:pStyle w:val="NoSpacing"/>
        <w:tabs>
          <w:tab w:val="left" w:pos="4320"/>
          <w:tab w:val="left" w:pos="6480"/>
          <w:tab w:val="right" w:pos="9360"/>
        </w:tabs>
        <w:rPr>
          <w:rFonts w:cs="Times New Roman"/>
          <w:sz w:val="24"/>
          <w:szCs w:val="24"/>
          <w:u w:val="single"/>
        </w:rPr>
      </w:pPr>
      <w:r w:rsidRPr="00361711">
        <w:rPr>
          <w:rFonts w:cs="Times New Roman"/>
          <w:sz w:val="18"/>
          <w:szCs w:val="18"/>
        </w:rPr>
        <w:t>(Purchaser’s Name)</w:t>
      </w:r>
    </w:p>
    <w:p w14:paraId="39BD4102" w14:textId="77777777" w:rsidR="00B66D43" w:rsidRDefault="00B66D43" w:rsidP="004E7A06">
      <w:pPr>
        <w:pStyle w:val="NoSpacing"/>
        <w:tabs>
          <w:tab w:val="left" w:pos="4320"/>
          <w:tab w:val="left" w:pos="6480"/>
          <w:tab w:val="right" w:pos="9360"/>
        </w:tabs>
        <w:rPr>
          <w:rFonts w:cs="Times New Roman"/>
          <w:sz w:val="24"/>
          <w:szCs w:val="24"/>
          <w:u w:val="single"/>
        </w:rPr>
      </w:pPr>
    </w:p>
    <w:p w14:paraId="522432EA" w14:textId="18D694DC" w:rsidR="004E7A06" w:rsidRPr="00A75D16" w:rsidRDefault="004E7A06" w:rsidP="00926145">
      <w:pPr>
        <w:pStyle w:val="NoSpacing"/>
        <w:tabs>
          <w:tab w:val="left" w:pos="4230"/>
          <w:tab w:val="left" w:pos="6480"/>
          <w:tab w:val="right" w:pos="9360"/>
        </w:tabs>
        <w:rPr>
          <w:rFonts w:cs="Times New Roman"/>
          <w:sz w:val="24"/>
          <w:szCs w:val="24"/>
          <w:u w:val="single"/>
        </w:rPr>
      </w:pPr>
      <w:r>
        <w:rPr>
          <w:rFonts w:cs="Times New Roman"/>
          <w:sz w:val="24"/>
          <w:szCs w:val="24"/>
          <w:u w:val="single"/>
        </w:rPr>
        <w:t>2727 Allen Parkway, Suite 1100</w:t>
      </w:r>
      <w:r w:rsidRPr="00A75D16">
        <w:rPr>
          <w:rFonts w:cs="Times New Roman"/>
          <w:sz w:val="24"/>
          <w:szCs w:val="24"/>
          <w:u w:val="single"/>
        </w:rPr>
        <w:tab/>
      </w:r>
      <w:r>
        <w:rPr>
          <w:rFonts w:cs="Times New Roman"/>
          <w:sz w:val="24"/>
          <w:szCs w:val="24"/>
          <w:u w:val="single"/>
        </w:rPr>
        <w:t>Houston</w:t>
      </w:r>
      <w:r w:rsidRPr="00A75D16">
        <w:rPr>
          <w:rFonts w:cs="Times New Roman"/>
          <w:sz w:val="24"/>
          <w:szCs w:val="24"/>
          <w:u w:val="single"/>
        </w:rPr>
        <w:t>, TX</w:t>
      </w:r>
      <w:r w:rsidRPr="00A75D16">
        <w:rPr>
          <w:rFonts w:cs="Times New Roman"/>
          <w:sz w:val="24"/>
          <w:szCs w:val="24"/>
          <w:u w:val="single"/>
        </w:rPr>
        <w:tab/>
      </w:r>
      <w:r w:rsidR="00B66D43">
        <w:rPr>
          <w:rFonts w:cs="Times New Roman"/>
          <w:sz w:val="24"/>
          <w:szCs w:val="24"/>
          <w:u w:val="single"/>
        </w:rPr>
        <w:tab/>
      </w:r>
      <w:r>
        <w:rPr>
          <w:rFonts w:cs="Times New Roman"/>
          <w:sz w:val="24"/>
          <w:szCs w:val="24"/>
          <w:u w:val="single"/>
        </w:rPr>
        <w:t>77019</w:t>
      </w:r>
    </w:p>
    <w:p w14:paraId="51C21B24" w14:textId="1423D4A6" w:rsidR="004E7A06" w:rsidRPr="00361711" w:rsidRDefault="004E7A06" w:rsidP="004E7A06">
      <w:pPr>
        <w:pStyle w:val="NoSpacing"/>
        <w:tabs>
          <w:tab w:val="left" w:pos="4320"/>
          <w:tab w:val="left" w:pos="6660"/>
          <w:tab w:val="right" w:pos="9360"/>
        </w:tabs>
        <w:jc w:val="both"/>
        <w:rPr>
          <w:rFonts w:cs="Times New Roman"/>
          <w:sz w:val="18"/>
          <w:szCs w:val="18"/>
        </w:rPr>
      </w:pPr>
      <w:r w:rsidRPr="00361711">
        <w:rPr>
          <w:rFonts w:cs="Times New Roman"/>
          <w:sz w:val="18"/>
          <w:szCs w:val="18"/>
        </w:rPr>
        <w:t>(Address)</w:t>
      </w:r>
      <w:r w:rsidRPr="00361711">
        <w:rPr>
          <w:rFonts w:cs="Times New Roman"/>
          <w:sz w:val="18"/>
          <w:szCs w:val="18"/>
        </w:rPr>
        <w:tab/>
        <w:t xml:space="preserve">(City), (State) </w:t>
      </w:r>
      <w:r w:rsidRPr="00361711">
        <w:rPr>
          <w:rFonts w:cs="Times New Roman"/>
          <w:sz w:val="18"/>
          <w:szCs w:val="18"/>
        </w:rPr>
        <w:tab/>
      </w:r>
      <w:r w:rsidR="00B66D43">
        <w:rPr>
          <w:rFonts w:cs="Times New Roman"/>
          <w:sz w:val="18"/>
          <w:szCs w:val="18"/>
        </w:rPr>
        <w:tab/>
      </w:r>
      <w:r w:rsidRPr="00361711">
        <w:rPr>
          <w:rFonts w:cs="Times New Roman"/>
          <w:sz w:val="18"/>
          <w:szCs w:val="18"/>
        </w:rPr>
        <w:t>(Zip Code)</w:t>
      </w:r>
    </w:p>
    <w:p w14:paraId="1E980FA5" w14:textId="77777777" w:rsidR="004E7A06" w:rsidRPr="00637AF4" w:rsidRDefault="004E7A06" w:rsidP="004E7A06">
      <w:pPr>
        <w:pStyle w:val="NoSpacing"/>
        <w:jc w:val="both"/>
        <w:rPr>
          <w:rFonts w:cs="Times New Roman"/>
        </w:rPr>
      </w:pPr>
    </w:p>
    <w:p w14:paraId="4A9CDF11" w14:textId="2DA2BC30" w:rsidR="004E7A06" w:rsidRPr="00572DB2" w:rsidRDefault="004E7A06" w:rsidP="004E7A06">
      <w:pPr>
        <w:pStyle w:val="NoSpacing"/>
        <w:jc w:val="both"/>
        <w:rPr>
          <w:rFonts w:cs="Times New Roman"/>
          <w:sz w:val="24"/>
          <w:szCs w:val="24"/>
        </w:rPr>
      </w:pPr>
      <w:r w:rsidRPr="00B17669">
        <w:rPr>
          <w:rFonts w:cs="Times New Roman"/>
          <w:sz w:val="24"/>
          <w:szCs w:val="24"/>
        </w:rPr>
        <w:t xml:space="preserve">has </w:t>
      </w:r>
      <w:proofErr w:type="gramStart"/>
      <w:r w:rsidRPr="00B17669">
        <w:rPr>
          <w:rFonts w:cs="Times New Roman"/>
          <w:sz w:val="24"/>
          <w:szCs w:val="24"/>
        </w:rPr>
        <w:t>submitted an application</w:t>
      </w:r>
      <w:proofErr w:type="gramEnd"/>
      <w:r w:rsidRPr="00B17669">
        <w:rPr>
          <w:rFonts w:cs="Times New Roman"/>
          <w:sz w:val="24"/>
          <w:szCs w:val="24"/>
        </w:rPr>
        <w:t xml:space="preserve"> with the Public Utility Commission of Texas (Commissio</w:t>
      </w:r>
      <w:r w:rsidRPr="00572DB2">
        <w:rPr>
          <w:rFonts w:cs="Times New Roman"/>
          <w:sz w:val="24"/>
          <w:szCs w:val="24"/>
        </w:rPr>
        <w:t>n) to acquire</w:t>
      </w:r>
      <w:r w:rsidRPr="00572DB2">
        <w:rPr>
          <w:sz w:val="24"/>
          <w:szCs w:val="24"/>
        </w:rPr>
        <w:t xml:space="preserve"> </w:t>
      </w:r>
      <w:r w:rsidRPr="00572DB2">
        <w:rPr>
          <w:bCs/>
          <w:sz w:val="24"/>
          <w:szCs w:val="24"/>
        </w:rPr>
        <w:t xml:space="preserve">facilities and to cancel </w:t>
      </w:r>
      <w:r w:rsidRPr="00572DB2">
        <w:rPr>
          <w:sz w:val="24"/>
          <w:szCs w:val="24"/>
        </w:rPr>
        <w:t>water CCN No. 12318 and sewer CCN No. 20783 in Harris County.  Harris County WCID No. 50 is not seeking to obtain CCNs only to acquire the facilities from</w:t>
      </w:r>
      <w:r w:rsidR="00B66D43">
        <w:rPr>
          <w:sz w:val="24"/>
          <w:szCs w:val="24"/>
        </w:rPr>
        <w:t>:</w:t>
      </w:r>
    </w:p>
    <w:p w14:paraId="7F267CDE" w14:textId="77777777" w:rsidR="004E7A06" w:rsidRPr="00572DB2" w:rsidRDefault="004E7A06" w:rsidP="004E7A06">
      <w:pPr>
        <w:pStyle w:val="NoSpacing"/>
        <w:rPr>
          <w:rFonts w:cs="Times New Roman"/>
          <w:sz w:val="24"/>
          <w:szCs w:val="24"/>
          <w:highlight w:val="yellow"/>
        </w:rPr>
      </w:pPr>
    </w:p>
    <w:p w14:paraId="73FF88CB" w14:textId="05BC8A10" w:rsidR="00B66D43" w:rsidRDefault="004E7A06" w:rsidP="004E7A06">
      <w:pPr>
        <w:pStyle w:val="NoSpacing"/>
        <w:tabs>
          <w:tab w:val="left" w:pos="4320"/>
          <w:tab w:val="left" w:pos="6480"/>
          <w:tab w:val="right" w:pos="9360"/>
        </w:tabs>
        <w:rPr>
          <w:rFonts w:cs="Times New Roman"/>
          <w:sz w:val="24"/>
          <w:szCs w:val="24"/>
          <w:u w:val="single"/>
        </w:rPr>
      </w:pPr>
      <w:r w:rsidRPr="00572DB2">
        <w:rPr>
          <w:rFonts w:cs="Times New Roman"/>
          <w:sz w:val="24"/>
          <w:szCs w:val="24"/>
          <w:u w:val="single"/>
        </w:rPr>
        <w:t xml:space="preserve">South Taylor Lake Village Water Supply Corporation </w:t>
      </w:r>
    </w:p>
    <w:p w14:paraId="2D75B6E1" w14:textId="40963327" w:rsidR="00B66D43" w:rsidRDefault="00B66D43" w:rsidP="004E7A06">
      <w:pPr>
        <w:pStyle w:val="NoSpacing"/>
        <w:tabs>
          <w:tab w:val="left" w:pos="4320"/>
          <w:tab w:val="left" w:pos="6480"/>
          <w:tab w:val="right" w:pos="9360"/>
        </w:tabs>
        <w:rPr>
          <w:rFonts w:cs="Times New Roman"/>
          <w:sz w:val="24"/>
          <w:szCs w:val="24"/>
          <w:u w:val="single"/>
        </w:rPr>
      </w:pPr>
      <w:r w:rsidRPr="00572DB2">
        <w:rPr>
          <w:rFonts w:cs="Times New Roman"/>
          <w:sz w:val="18"/>
          <w:szCs w:val="18"/>
        </w:rPr>
        <w:t>(Seller’s Name)</w:t>
      </w:r>
    </w:p>
    <w:p w14:paraId="43EEFF1C" w14:textId="77777777" w:rsidR="00B66D43" w:rsidRDefault="00B66D43" w:rsidP="004E7A06">
      <w:pPr>
        <w:pStyle w:val="NoSpacing"/>
        <w:tabs>
          <w:tab w:val="left" w:pos="4320"/>
          <w:tab w:val="left" w:pos="6480"/>
          <w:tab w:val="right" w:pos="9360"/>
        </w:tabs>
        <w:rPr>
          <w:rFonts w:cs="Times New Roman"/>
          <w:sz w:val="24"/>
          <w:szCs w:val="24"/>
          <w:u w:val="single"/>
        </w:rPr>
      </w:pPr>
    </w:p>
    <w:p w14:paraId="02914DDC" w14:textId="2011C806" w:rsidR="004E7A06" w:rsidRPr="00572DB2" w:rsidRDefault="004E7A06" w:rsidP="00926145">
      <w:pPr>
        <w:pStyle w:val="NoSpacing"/>
        <w:tabs>
          <w:tab w:val="left" w:pos="4140"/>
          <w:tab w:val="left" w:pos="6480"/>
          <w:tab w:val="right" w:pos="9360"/>
        </w:tabs>
        <w:rPr>
          <w:rFonts w:cs="Times New Roman"/>
          <w:sz w:val="24"/>
          <w:szCs w:val="24"/>
          <w:u w:val="single"/>
        </w:rPr>
      </w:pPr>
      <w:r w:rsidRPr="00572DB2">
        <w:rPr>
          <w:rFonts w:cs="Times New Roman"/>
          <w:sz w:val="24"/>
          <w:szCs w:val="24"/>
          <w:u w:val="single"/>
        </w:rPr>
        <w:t xml:space="preserve">4257 Beacon Hill, </w:t>
      </w:r>
      <w:r w:rsidR="00B66D43">
        <w:rPr>
          <w:rFonts w:cs="Times New Roman"/>
          <w:sz w:val="24"/>
          <w:szCs w:val="24"/>
          <w:u w:val="single"/>
        </w:rPr>
        <w:tab/>
      </w:r>
      <w:r w:rsidRPr="00572DB2">
        <w:rPr>
          <w:rFonts w:cs="Times New Roman"/>
          <w:sz w:val="24"/>
          <w:szCs w:val="24"/>
          <w:u w:val="single"/>
        </w:rPr>
        <w:t>Seabrook, TX</w:t>
      </w:r>
      <w:r w:rsidRPr="00572DB2">
        <w:rPr>
          <w:rFonts w:cs="Times New Roman"/>
          <w:sz w:val="24"/>
          <w:szCs w:val="24"/>
          <w:u w:val="single"/>
        </w:rPr>
        <w:tab/>
      </w:r>
      <w:r w:rsidR="00B66D43">
        <w:rPr>
          <w:rFonts w:cs="Times New Roman"/>
          <w:sz w:val="24"/>
          <w:szCs w:val="24"/>
          <w:u w:val="single"/>
        </w:rPr>
        <w:tab/>
      </w:r>
      <w:r w:rsidRPr="00572DB2">
        <w:rPr>
          <w:rFonts w:cs="Times New Roman"/>
          <w:sz w:val="24"/>
          <w:szCs w:val="24"/>
          <w:u w:val="single"/>
        </w:rPr>
        <w:t>77586</w:t>
      </w:r>
    </w:p>
    <w:p w14:paraId="1B64921E" w14:textId="3E2201C8" w:rsidR="004E7A06" w:rsidRPr="00572DB2" w:rsidRDefault="004E7A06" w:rsidP="004E7A06">
      <w:pPr>
        <w:pStyle w:val="NoSpacing"/>
        <w:tabs>
          <w:tab w:val="left" w:pos="4320"/>
          <w:tab w:val="left" w:pos="6660"/>
          <w:tab w:val="right" w:pos="9360"/>
        </w:tabs>
        <w:jc w:val="both"/>
        <w:rPr>
          <w:rFonts w:cs="Times New Roman"/>
          <w:sz w:val="18"/>
          <w:szCs w:val="18"/>
        </w:rPr>
      </w:pPr>
      <w:r w:rsidRPr="00572DB2">
        <w:rPr>
          <w:rFonts w:cs="Times New Roman"/>
          <w:sz w:val="18"/>
          <w:szCs w:val="18"/>
        </w:rPr>
        <w:t>(Address)</w:t>
      </w:r>
      <w:r w:rsidRPr="00572DB2">
        <w:rPr>
          <w:rFonts w:cs="Times New Roman"/>
          <w:sz w:val="18"/>
          <w:szCs w:val="18"/>
        </w:rPr>
        <w:tab/>
        <w:t xml:space="preserve">(City), (State) </w:t>
      </w:r>
      <w:r w:rsidRPr="00572DB2">
        <w:rPr>
          <w:rFonts w:cs="Times New Roman"/>
          <w:sz w:val="18"/>
          <w:szCs w:val="18"/>
        </w:rPr>
        <w:tab/>
      </w:r>
      <w:r w:rsidR="00B66D43">
        <w:rPr>
          <w:rFonts w:cs="Times New Roman"/>
          <w:sz w:val="18"/>
          <w:szCs w:val="18"/>
        </w:rPr>
        <w:tab/>
      </w:r>
      <w:r w:rsidRPr="00572DB2">
        <w:rPr>
          <w:rFonts w:cs="Times New Roman"/>
          <w:sz w:val="18"/>
          <w:szCs w:val="18"/>
        </w:rPr>
        <w:t>(Zip Code)</w:t>
      </w:r>
    </w:p>
    <w:p w14:paraId="7C464E48" w14:textId="77777777" w:rsidR="004E7A06" w:rsidRPr="00637AF4" w:rsidRDefault="004E7A06" w:rsidP="004E7A06">
      <w:pPr>
        <w:pStyle w:val="NoSpacing"/>
        <w:jc w:val="both"/>
        <w:rPr>
          <w:rFonts w:cs="Times New Roman"/>
        </w:rPr>
      </w:pPr>
    </w:p>
    <w:p w14:paraId="303618A4" w14:textId="77777777" w:rsidR="004E7A06" w:rsidRPr="00572DB2" w:rsidRDefault="004E7A06" w:rsidP="004E7A06">
      <w:pPr>
        <w:pStyle w:val="NoSpacing"/>
        <w:jc w:val="both"/>
        <w:rPr>
          <w:rFonts w:cs="Times New Roman"/>
          <w:szCs w:val="24"/>
        </w:rPr>
      </w:pPr>
      <w:r w:rsidRPr="00572DB2">
        <w:rPr>
          <w:rFonts w:cs="Times New Roman"/>
          <w:sz w:val="24"/>
          <w:szCs w:val="24"/>
        </w:rPr>
        <w:t xml:space="preserve">The sale is scheduled to take place if approved by the Commission (Texas Water Code § 13.301).  The transaction and the transfer of the CCN includes </w:t>
      </w:r>
      <w:r w:rsidRPr="00572DB2">
        <w:rPr>
          <w:rStyle w:val="Style1"/>
          <w:color w:val="auto"/>
        </w:rPr>
        <w:t>the following subdivision:</w:t>
      </w:r>
    </w:p>
    <w:p w14:paraId="265C286B" w14:textId="77777777" w:rsidR="004E7A06" w:rsidRPr="00FC788B" w:rsidRDefault="004E7A06" w:rsidP="004E7A06">
      <w:pPr>
        <w:pStyle w:val="NoSpacing"/>
        <w:jc w:val="both"/>
        <w:rPr>
          <w:rFonts w:cs="Times New Roman"/>
          <w:sz w:val="24"/>
          <w:szCs w:val="24"/>
          <w:u w:val="single"/>
        </w:rPr>
      </w:pPr>
      <w:r w:rsidRPr="00FC788B">
        <w:rPr>
          <w:rFonts w:cs="Times New Roman"/>
          <w:sz w:val="24"/>
          <w:szCs w:val="24"/>
          <w:u w:val="single"/>
        </w:rPr>
        <w:t>City of Tyler Lake Village</w:t>
      </w:r>
    </w:p>
    <w:p w14:paraId="3887465F" w14:textId="77777777" w:rsidR="004E7A06" w:rsidRPr="00585F36" w:rsidRDefault="004E7A06" w:rsidP="004E7A06">
      <w:pPr>
        <w:pStyle w:val="NoSpacing"/>
        <w:jc w:val="both"/>
        <w:rPr>
          <w:rFonts w:cs="Times New Roman"/>
          <w:szCs w:val="24"/>
          <w:u w:val="single"/>
        </w:rPr>
      </w:pPr>
    </w:p>
    <w:p w14:paraId="38A37883" w14:textId="77777777" w:rsidR="004E7A06" w:rsidRDefault="004E7A06" w:rsidP="004E7A06">
      <w:pPr>
        <w:jc w:val="both"/>
      </w:pPr>
      <w:r w:rsidRPr="00262A8E">
        <w:t>The requested area</w:t>
      </w:r>
      <w:r>
        <w:t xml:space="preserve"> </w:t>
      </w:r>
      <w:r w:rsidRPr="00262A8E">
        <w:t xml:space="preserve">is located approximately </w:t>
      </w:r>
      <w:r>
        <w:rPr>
          <w:u w:val="single"/>
        </w:rPr>
        <w:t>0.4</w:t>
      </w:r>
      <w:r w:rsidRPr="00262A8E">
        <w:t xml:space="preserve"> mile(s) </w:t>
      </w:r>
      <w:r>
        <w:rPr>
          <w:u w:val="single"/>
        </w:rPr>
        <w:t>south</w:t>
      </w:r>
      <w:r w:rsidRPr="00262A8E">
        <w:t xml:space="preserve"> of downtown </w:t>
      </w:r>
      <w:r>
        <w:rPr>
          <w:u w:val="single"/>
        </w:rPr>
        <w:t>Taylor Lake Village</w:t>
      </w:r>
      <w:r w:rsidRPr="00262A8E">
        <w:t xml:space="preserve">, Texas, and is generally bounded on the north by </w:t>
      </w:r>
      <w:proofErr w:type="spellStart"/>
      <w:r>
        <w:rPr>
          <w:u w:val="single"/>
        </w:rPr>
        <w:t>Sedberry</w:t>
      </w:r>
      <w:proofErr w:type="spellEnd"/>
      <w:r>
        <w:rPr>
          <w:u w:val="single"/>
        </w:rPr>
        <w:t xml:space="preserve"> Road</w:t>
      </w:r>
      <w:r w:rsidRPr="00EE25FE">
        <w:t>;</w:t>
      </w:r>
      <w:r w:rsidRPr="00262A8E">
        <w:t xml:space="preserve"> on the east by </w:t>
      </w:r>
      <w:r>
        <w:rPr>
          <w:u w:val="single"/>
        </w:rPr>
        <w:t>Taylor Lake</w:t>
      </w:r>
      <w:r w:rsidRPr="00262A8E">
        <w:t xml:space="preserve">; on the south by </w:t>
      </w:r>
      <w:r>
        <w:rPr>
          <w:u w:val="single"/>
        </w:rPr>
        <w:t>East Nasa Parkway</w:t>
      </w:r>
      <w:r w:rsidRPr="00262A8E">
        <w:t xml:space="preserve">; </w:t>
      </w:r>
      <w:r>
        <w:t xml:space="preserve">and </w:t>
      </w:r>
      <w:r w:rsidRPr="00262A8E">
        <w:t xml:space="preserve">on the west by </w:t>
      </w:r>
      <w:r>
        <w:rPr>
          <w:u w:val="single"/>
        </w:rPr>
        <w:t>Kirby Boulevard</w:t>
      </w:r>
      <w:r w:rsidRPr="00DD4A5B">
        <w:t>.</w:t>
      </w:r>
    </w:p>
    <w:p w14:paraId="725316CC" w14:textId="77777777" w:rsidR="004E7A06" w:rsidRDefault="004E7A06" w:rsidP="004E7A06">
      <w:pPr>
        <w:jc w:val="both"/>
      </w:pPr>
      <w:r w:rsidRPr="00262A8E">
        <w:t xml:space="preserve">The requested area includes </w:t>
      </w:r>
      <w:r>
        <w:rPr>
          <w:u w:val="single"/>
        </w:rPr>
        <w:t>26</w:t>
      </w:r>
      <w:r>
        <w:t xml:space="preserve"> customer connections</w:t>
      </w:r>
      <w:r w:rsidRPr="00262A8E">
        <w:t xml:space="preserve"> </w:t>
      </w:r>
      <w:r>
        <w:t xml:space="preserve">and </w:t>
      </w:r>
      <w:r w:rsidRPr="00262A8E">
        <w:t xml:space="preserve">approximately </w:t>
      </w:r>
      <w:r>
        <w:rPr>
          <w:u w:val="single"/>
        </w:rPr>
        <w:t>54</w:t>
      </w:r>
      <w:r w:rsidRPr="00262A8E">
        <w:t xml:space="preserve"> acres</w:t>
      </w:r>
      <w:r>
        <w:t xml:space="preserve"> to decertify from South Taylor Lake Village WSC (CCN Nos. 12318 and 20723).</w:t>
      </w:r>
    </w:p>
    <w:p w14:paraId="789E8ECF" w14:textId="77777777" w:rsidR="004E7A06" w:rsidRDefault="004E7A06" w:rsidP="004E7A06">
      <w:pPr>
        <w:jc w:val="both"/>
      </w:pPr>
      <w:r>
        <w:t xml:space="preserve">The </w:t>
      </w:r>
      <w:sdt>
        <w:sdtPr>
          <w:alias w:val="Select type"/>
          <w:tag w:val="Select type"/>
          <w:id w:val="760720669"/>
          <w:placeholder>
            <w:docPart w:val="9C1846B25B17427EA5C061B9D11A0790"/>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Pr>
          <w:u w:val="single"/>
        </w:rPr>
        <w:t>54</w:t>
      </w:r>
      <w:r>
        <w:t xml:space="preserve"> acres from CCN Nos. 12318 and 20723. </w:t>
      </w:r>
    </w:p>
    <w:p w14:paraId="7003146A" w14:textId="510A8D6A" w:rsidR="00B551A6" w:rsidRPr="004F5F5E" w:rsidRDefault="00B551A6" w:rsidP="00B551A6">
      <w:pPr>
        <w:jc w:val="both"/>
        <w:rPr>
          <w:rFonts w:cs="Times New Roman"/>
        </w:rPr>
      </w:pPr>
      <w:r w:rsidRPr="000808ED">
        <w:rPr>
          <w:rFonts w:cs="Times New Roman"/>
          <w:b/>
        </w:rPr>
        <w:t xml:space="preserve">See enclosed </w:t>
      </w:r>
      <w:r>
        <w:rPr>
          <w:rFonts w:cs="Times New Roman"/>
          <w:b/>
        </w:rPr>
        <w:t>maps</w:t>
      </w:r>
      <w:r w:rsidRPr="000808ED">
        <w:rPr>
          <w:rFonts w:cs="Times New Roman"/>
          <w:b/>
        </w:rPr>
        <w:t xml:space="preserve"> showing the requested area.</w:t>
      </w:r>
    </w:p>
    <w:p w14:paraId="4133237D" w14:textId="77777777" w:rsidR="00B551A6" w:rsidRPr="00B2595F" w:rsidRDefault="00B551A6" w:rsidP="00B551A6">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61E54B59" w14:textId="77777777" w:rsidR="00B551A6" w:rsidRPr="00BB399F" w:rsidRDefault="00B551A6" w:rsidP="00B551A6">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488867A" w14:textId="77777777" w:rsidR="00B551A6" w:rsidRPr="00361711" w:rsidRDefault="00B551A6" w:rsidP="00B551A6">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749BB46F" w14:textId="77777777" w:rsidR="00354EC0" w:rsidRPr="00361711" w:rsidRDefault="00354EC0" w:rsidP="00354EC0">
      <w:pPr>
        <w:spacing w:after="0" w:line="240" w:lineRule="auto"/>
        <w:jc w:val="both"/>
        <w:rPr>
          <w:rFonts w:cs="Times New Roman"/>
          <w:szCs w:val="24"/>
        </w:rPr>
      </w:pPr>
    </w:p>
    <w:p w14:paraId="1465F66C" w14:textId="77777777" w:rsidR="00354EC0" w:rsidRPr="00354EC0" w:rsidRDefault="00354EC0" w:rsidP="00354EC0">
      <w:pPr>
        <w:jc w:val="both"/>
        <w:rPr>
          <w:rFonts w:cs="Times New Roman"/>
        </w:rPr>
      </w:pPr>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26AB3686" w14:textId="77777777" w:rsidR="00354EC0" w:rsidRDefault="00354EC0" w:rsidP="00354EC0">
      <w:pPr>
        <w:jc w:val="both"/>
      </w:pPr>
      <w:r>
        <w:t xml:space="preserve">A landowner that opts out from the requested area releases the applicant’s obligation to provide retail water or sewer utility service to the removed land for any reason.  </w:t>
      </w:r>
    </w:p>
    <w:p w14:paraId="11576961" w14:textId="77777777" w:rsidR="00B551A6" w:rsidRPr="00DF00D4" w:rsidRDefault="00B551A6" w:rsidP="00B551A6">
      <w:pPr>
        <w:jc w:val="both"/>
        <w:rPr>
          <w:rFonts w:cs="Times New Roman"/>
          <w:szCs w:val="24"/>
        </w:rPr>
      </w:pPr>
      <w:r w:rsidRPr="00DF00D4">
        <w:rPr>
          <w:rFonts w:cs="Times New Roman"/>
          <w:szCs w:val="24"/>
        </w:rPr>
        <w:t>Persons who wish to request this option should file the required documents with the:</w:t>
      </w:r>
    </w:p>
    <w:p w14:paraId="617278A4" w14:textId="77777777" w:rsidR="00B551A6" w:rsidRPr="00DF00D4" w:rsidRDefault="00B551A6" w:rsidP="00B551A6">
      <w:pPr>
        <w:spacing w:after="0" w:line="240" w:lineRule="auto"/>
        <w:jc w:val="center"/>
        <w:rPr>
          <w:rFonts w:cs="Times New Roman"/>
          <w:szCs w:val="24"/>
        </w:rPr>
      </w:pPr>
      <w:r w:rsidRPr="00DF00D4">
        <w:rPr>
          <w:rFonts w:cs="Times New Roman"/>
          <w:szCs w:val="24"/>
        </w:rPr>
        <w:t>Public Utility Commission of Texas</w:t>
      </w:r>
    </w:p>
    <w:p w14:paraId="7F8B1393" w14:textId="77777777" w:rsidR="00B551A6" w:rsidRPr="00DF00D4" w:rsidRDefault="00B551A6" w:rsidP="00B551A6">
      <w:pPr>
        <w:spacing w:after="0" w:line="240" w:lineRule="auto"/>
        <w:jc w:val="center"/>
        <w:rPr>
          <w:rFonts w:cs="Times New Roman"/>
          <w:szCs w:val="24"/>
        </w:rPr>
      </w:pPr>
      <w:r w:rsidRPr="00DF00D4">
        <w:rPr>
          <w:rFonts w:cs="Times New Roman"/>
          <w:szCs w:val="24"/>
        </w:rPr>
        <w:t>Central Records</w:t>
      </w:r>
    </w:p>
    <w:p w14:paraId="157AF31A" w14:textId="77777777" w:rsidR="00B551A6" w:rsidRPr="00DF00D4" w:rsidRDefault="00B551A6" w:rsidP="00B551A6">
      <w:pPr>
        <w:spacing w:after="0" w:line="240" w:lineRule="auto"/>
        <w:jc w:val="center"/>
        <w:rPr>
          <w:rFonts w:cs="Times New Roman"/>
          <w:szCs w:val="24"/>
        </w:rPr>
      </w:pPr>
      <w:r w:rsidRPr="00DF00D4">
        <w:rPr>
          <w:rFonts w:cs="Times New Roman"/>
          <w:szCs w:val="24"/>
        </w:rPr>
        <w:t>1701 N. Congress, P. O. Box 13326</w:t>
      </w:r>
    </w:p>
    <w:p w14:paraId="28CCFA4C" w14:textId="77777777" w:rsidR="00B551A6" w:rsidRDefault="00B551A6" w:rsidP="00B551A6">
      <w:pPr>
        <w:spacing w:after="0" w:line="240" w:lineRule="auto"/>
        <w:jc w:val="center"/>
        <w:rPr>
          <w:rFonts w:cs="Times New Roman"/>
          <w:szCs w:val="24"/>
        </w:rPr>
      </w:pPr>
      <w:r w:rsidRPr="00DF00D4">
        <w:rPr>
          <w:rFonts w:cs="Times New Roman"/>
          <w:szCs w:val="24"/>
        </w:rPr>
        <w:t>Austin, TX  78711-3326</w:t>
      </w:r>
    </w:p>
    <w:p w14:paraId="5AAB04E2" w14:textId="77777777" w:rsidR="00B551A6" w:rsidRPr="00DF00D4" w:rsidRDefault="00B551A6" w:rsidP="00B551A6">
      <w:pPr>
        <w:spacing w:after="0" w:line="240" w:lineRule="auto"/>
        <w:jc w:val="center"/>
        <w:rPr>
          <w:rFonts w:cs="Times New Roman"/>
          <w:szCs w:val="24"/>
        </w:rPr>
      </w:pPr>
    </w:p>
    <w:p w14:paraId="6DE732AF" w14:textId="77777777" w:rsidR="00B551A6" w:rsidRPr="00DF00D4" w:rsidRDefault="00B551A6" w:rsidP="00B551A6">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p w14:paraId="59904295" w14:textId="77777777" w:rsidR="00B551A6" w:rsidRPr="00361711" w:rsidRDefault="00B551A6" w:rsidP="00B551A6">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0E573442" w14:textId="77777777" w:rsidR="00B551A6" w:rsidRPr="002823AE" w:rsidRDefault="00B551A6" w:rsidP="00B551A6">
      <w:pPr>
        <w:spacing w:after="0" w:line="240" w:lineRule="auto"/>
        <w:jc w:val="both"/>
        <w:rPr>
          <w:rFonts w:cs="Times New Roman"/>
          <w:szCs w:val="24"/>
        </w:rPr>
      </w:pPr>
      <w:r w:rsidRPr="002823AE">
        <w:rPr>
          <w:rFonts w:cs="Times New Roman"/>
          <w:szCs w:val="24"/>
        </w:rPr>
        <w:t>__________________</w:t>
      </w:r>
    </w:p>
    <w:p w14:paraId="427C918E" w14:textId="77777777" w:rsidR="00B551A6" w:rsidRDefault="00B551A6" w:rsidP="00B551A6">
      <w:pPr>
        <w:spacing w:after="0" w:line="240" w:lineRule="auto"/>
        <w:jc w:val="both"/>
        <w:rPr>
          <w:rFonts w:cs="Times New Roman"/>
          <w:szCs w:val="24"/>
        </w:rPr>
      </w:pPr>
      <w:r w:rsidRPr="003C7B98">
        <w:rPr>
          <w:rFonts w:cs="Times New Roman"/>
          <w:szCs w:val="24"/>
        </w:rPr>
        <w:t>Utility Representative</w:t>
      </w:r>
    </w:p>
    <w:p w14:paraId="3FE8DCA9" w14:textId="77777777" w:rsidR="00B551A6" w:rsidRPr="003C7B98" w:rsidRDefault="00B551A6" w:rsidP="00B551A6">
      <w:pPr>
        <w:spacing w:after="0" w:line="240" w:lineRule="auto"/>
        <w:jc w:val="both"/>
        <w:rPr>
          <w:rFonts w:cs="Times New Roman"/>
          <w:szCs w:val="24"/>
        </w:rPr>
      </w:pPr>
    </w:p>
    <w:p w14:paraId="636624B2" w14:textId="77777777" w:rsidR="00B551A6" w:rsidRPr="002823AE" w:rsidRDefault="00B551A6" w:rsidP="00B551A6">
      <w:pPr>
        <w:spacing w:after="0" w:line="240" w:lineRule="auto"/>
        <w:jc w:val="both"/>
        <w:rPr>
          <w:rFonts w:cs="Times New Roman"/>
          <w:szCs w:val="24"/>
        </w:rPr>
      </w:pPr>
      <w:r w:rsidRPr="002823AE">
        <w:rPr>
          <w:rFonts w:cs="Times New Roman"/>
          <w:szCs w:val="24"/>
        </w:rPr>
        <w:t>_________________</w:t>
      </w:r>
    </w:p>
    <w:p w14:paraId="609AB0AE" w14:textId="77777777" w:rsidR="00B551A6" w:rsidRPr="003C7B98" w:rsidRDefault="00B551A6" w:rsidP="00B551A6">
      <w:pPr>
        <w:spacing w:after="0" w:line="240" w:lineRule="auto"/>
        <w:jc w:val="both"/>
        <w:rPr>
          <w:rFonts w:cs="Times New Roman"/>
          <w:szCs w:val="24"/>
        </w:rPr>
      </w:pPr>
      <w:r w:rsidRPr="003C7B98">
        <w:rPr>
          <w:rFonts w:cs="Times New Roman"/>
          <w:szCs w:val="24"/>
        </w:rPr>
        <w:t>Utility Name</w:t>
      </w:r>
    </w:p>
    <w:p w14:paraId="2978F242" w14:textId="77777777" w:rsidR="00B551A6" w:rsidRDefault="00B551A6">
      <w:pPr>
        <w:rPr>
          <w:rFonts w:cs="Times New Roman"/>
          <w:u w:val="single"/>
        </w:rPr>
      </w:pPr>
      <w:r>
        <w:rPr>
          <w:rFonts w:cs="Times New Roman"/>
          <w:u w:val="single"/>
        </w:rPr>
        <w:br w:type="page"/>
      </w:r>
    </w:p>
    <w:p w14:paraId="1FF288CC" w14:textId="77777777" w:rsidR="00B551A6" w:rsidRPr="00F26B9E" w:rsidRDefault="00B551A6" w:rsidP="00B551A6">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t xml:space="preserve">PUBLIC UTILITY COMMISSION </w:t>
      </w:r>
      <w:r>
        <w:rPr>
          <w:rFonts w:ascii="Georgia" w:eastAsia="Times New Roman" w:hAnsi="Georgia" w:cs="Times New Roman"/>
          <w:sz w:val="40"/>
          <w:szCs w:val="40"/>
        </w:rPr>
        <w:t>OF TEXAS</w:t>
      </w:r>
    </w:p>
    <w:p w14:paraId="3676C424" w14:textId="77777777" w:rsidR="00B551A6" w:rsidRPr="00F26B9E" w:rsidRDefault="00B551A6" w:rsidP="00B551A6">
      <w:pPr>
        <w:spacing w:after="0" w:line="240" w:lineRule="auto"/>
        <w:jc w:val="center"/>
        <w:rPr>
          <w:rFonts w:ascii="Georgia" w:eastAsia="Times New Roman" w:hAnsi="Georgia" w:cs="Times New Roman"/>
          <w:sz w:val="32"/>
          <w:szCs w:val="32"/>
        </w:rPr>
      </w:pPr>
    </w:p>
    <w:p w14:paraId="054F5E3E" w14:textId="77777777" w:rsidR="00B551A6" w:rsidRPr="00F26B9E" w:rsidRDefault="00B551A6" w:rsidP="00B551A6">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4E90C641" wp14:editId="23128767">
            <wp:extent cx="1059180" cy="10591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0DF16BC" w14:textId="77777777" w:rsidR="00B551A6" w:rsidRPr="00F26B9E" w:rsidRDefault="00B551A6" w:rsidP="00B551A6">
      <w:pPr>
        <w:widowControl w:val="0"/>
        <w:tabs>
          <w:tab w:val="center" w:pos="4680"/>
        </w:tabs>
        <w:spacing w:after="0" w:line="240" w:lineRule="auto"/>
        <w:jc w:val="center"/>
        <w:rPr>
          <w:rFonts w:ascii="Georgia" w:eastAsia="Times New Roman" w:hAnsi="Georgia" w:cs="Times New Roman"/>
          <w:szCs w:val="20"/>
        </w:rPr>
      </w:pPr>
    </w:p>
    <w:p w14:paraId="19781C91" w14:textId="77777777" w:rsidR="00B551A6" w:rsidRPr="004F5F5E" w:rsidRDefault="00B551A6" w:rsidP="00B551A6">
      <w:pPr>
        <w:widowControl w:val="0"/>
        <w:autoSpaceDE w:val="0"/>
        <w:autoSpaceDN w:val="0"/>
        <w:adjustRightInd w:val="0"/>
        <w:spacing w:after="0" w:line="240" w:lineRule="auto"/>
        <w:jc w:val="center"/>
        <w:rPr>
          <w:rFonts w:eastAsia="Times New Roman" w:cs="Times New Roman"/>
          <w:sz w:val="23"/>
          <w:szCs w:val="23"/>
        </w:rPr>
      </w:pPr>
      <w:r w:rsidRPr="004F5F5E">
        <w:rPr>
          <w:rFonts w:eastAsia="Times New Roman" w:cs="Times New Roman"/>
          <w:sz w:val="23"/>
          <w:szCs w:val="23"/>
        </w:rPr>
        <w:t>AFFIDAVIT OF NOTICE TO LANDOWNERS</w:t>
      </w:r>
    </w:p>
    <w:p w14:paraId="2FEC9A3A" w14:textId="325BF79A" w:rsidR="00B551A6" w:rsidRPr="004F5F5E" w:rsidRDefault="00B551A6" w:rsidP="00B551A6">
      <w:pPr>
        <w:spacing w:after="0" w:line="240" w:lineRule="auto"/>
        <w:jc w:val="center"/>
        <w:rPr>
          <w:rFonts w:eastAsia="Times New Roman" w:cs="Times New Roman"/>
          <w:sz w:val="23"/>
          <w:szCs w:val="23"/>
        </w:rPr>
      </w:pPr>
      <w:r w:rsidRPr="004F5F5E">
        <w:rPr>
          <w:rFonts w:eastAsia="Times New Roman" w:cs="Times New Roman"/>
          <w:sz w:val="23"/>
          <w:szCs w:val="23"/>
        </w:rPr>
        <w:t xml:space="preserve">DOCKET NO. </w:t>
      </w:r>
      <w:r w:rsidR="004F5F5E" w:rsidRPr="004F5F5E">
        <w:rPr>
          <w:rFonts w:cs="Times New Roman"/>
          <w:sz w:val="23"/>
          <w:szCs w:val="23"/>
        </w:rPr>
        <w:t>55381</w:t>
      </w:r>
    </w:p>
    <w:p w14:paraId="22E57BB6" w14:textId="77777777" w:rsidR="00B551A6" w:rsidRPr="00F26B9E" w:rsidRDefault="00B551A6" w:rsidP="00B551A6">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58C7CA62" w14:textId="77777777" w:rsidR="00B551A6" w:rsidRPr="00F26B9E" w:rsidRDefault="00B551A6" w:rsidP="00B551A6">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03AC0692" w14:textId="77777777" w:rsidR="00B551A6" w:rsidRPr="00F26B9E" w:rsidRDefault="00B551A6" w:rsidP="00B551A6">
      <w:pPr>
        <w:widowControl w:val="0"/>
        <w:autoSpaceDE w:val="0"/>
        <w:autoSpaceDN w:val="0"/>
        <w:adjustRightInd w:val="0"/>
        <w:spacing w:after="0" w:line="240" w:lineRule="auto"/>
        <w:jc w:val="both"/>
        <w:rPr>
          <w:rFonts w:eastAsia="Times New Roman" w:cs="Times New Roman"/>
          <w:szCs w:val="24"/>
        </w:rPr>
      </w:pPr>
    </w:p>
    <w:p w14:paraId="7984B0E7" w14:textId="77777777" w:rsidR="00633B21" w:rsidRDefault="00B551A6" w:rsidP="00633B21">
      <w:pPr>
        <w:widowControl w:val="0"/>
        <w:autoSpaceDE w:val="0"/>
        <w:autoSpaceDN w:val="0"/>
        <w:adjustRightInd w:val="0"/>
        <w:ind w:left="360" w:hanging="360"/>
        <w:jc w:val="both"/>
        <w:rPr>
          <w:rFonts w:cs="Times New Roman"/>
        </w:rPr>
      </w:pPr>
      <w:r w:rsidRPr="00F26B9E">
        <w:rPr>
          <w:rFonts w:eastAsia="Times New Roman" w:cs="Times New Roman"/>
          <w:szCs w:val="24"/>
        </w:rPr>
        <w:t xml:space="preserve">_________________________________________________________ </w:t>
      </w:r>
      <w:r w:rsidRPr="00F26B9E">
        <w:rPr>
          <w:rFonts w:cs="Times New Roman"/>
        </w:rPr>
        <w:t xml:space="preserve">has </w:t>
      </w:r>
    </w:p>
    <w:p w14:paraId="72839204" w14:textId="3004DCF9" w:rsidR="00633B21" w:rsidRPr="00F26B9E" w:rsidRDefault="00024E36" w:rsidP="00633B21">
      <w:pPr>
        <w:widowControl w:val="0"/>
        <w:autoSpaceDE w:val="0"/>
        <w:autoSpaceDN w:val="0"/>
        <w:adjustRightInd w:val="0"/>
        <w:spacing w:after="0" w:line="240" w:lineRule="auto"/>
        <w:ind w:left="360" w:hanging="360"/>
        <w:jc w:val="both"/>
        <w:rPr>
          <w:rFonts w:cs="Times New Roman"/>
        </w:rPr>
      </w:pPr>
      <w:sdt>
        <w:sdtPr>
          <w:rPr>
            <w:rFonts w:cs="Times New Roman"/>
          </w:rPr>
          <w:id w:val="-447630446"/>
          <w14:checkbox>
            <w14:checked w14:val="0"/>
            <w14:checkedState w14:val="2612" w14:font="MS Gothic"/>
            <w14:uncheckedState w14:val="2610" w14:font="MS Gothic"/>
          </w14:checkbox>
        </w:sdtPr>
        <w:sdtEndPr/>
        <w:sdtContent>
          <w:r w:rsidR="00633B21">
            <w:rPr>
              <w:rFonts w:ascii="MS Gothic" w:eastAsia="MS Gothic" w:hAnsi="MS Gothic" w:cs="Times New Roman" w:hint="eastAsia"/>
            </w:rPr>
            <w:t>☐</w:t>
          </w:r>
        </w:sdtContent>
      </w:sdt>
      <w:r w:rsidR="00633B21">
        <w:rPr>
          <w:rFonts w:cs="Times New Roman"/>
        </w:rPr>
        <w:t xml:space="preserve"> </w:t>
      </w:r>
      <w:r w:rsidR="00633B21">
        <w:rPr>
          <w:rFonts w:cs="Times New Roman"/>
        </w:rPr>
        <w:tab/>
        <w:t>Determined that there are no landowners</w:t>
      </w:r>
      <w:r w:rsidR="00ED5B07">
        <w:rPr>
          <w:rFonts w:cs="Times New Roman"/>
        </w:rPr>
        <w:t>, who are not also customers,</w:t>
      </w:r>
      <w:r w:rsidR="00633B21">
        <w:rPr>
          <w:rFonts w:cs="Times New Roman"/>
        </w:rPr>
        <w:t xml:space="preserve"> owning tracts of land wholly or partly inside the requested CCN area. </w:t>
      </w:r>
    </w:p>
    <w:p w14:paraId="3C858649" w14:textId="51C3C9B8" w:rsidR="00633B21" w:rsidRDefault="00024E36" w:rsidP="00633B21">
      <w:pPr>
        <w:widowControl w:val="0"/>
        <w:autoSpaceDE w:val="0"/>
        <w:autoSpaceDN w:val="0"/>
        <w:adjustRightInd w:val="0"/>
        <w:spacing w:after="0" w:line="240" w:lineRule="auto"/>
        <w:ind w:left="360" w:hanging="360"/>
        <w:jc w:val="both"/>
        <w:rPr>
          <w:rFonts w:cs="Times New Roman"/>
        </w:rPr>
      </w:pPr>
      <w:sdt>
        <w:sdtPr>
          <w:rPr>
            <w:rFonts w:cs="Times New Roman"/>
          </w:rPr>
          <w:id w:val="-329145858"/>
          <w14:checkbox>
            <w14:checked w14:val="0"/>
            <w14:checkedState w14:val="2612" w14:font="MS Gothic"/>
            <w14:uncheckedState w14:val="2610" w14:font="MS Gothic"/>
          </w14:checkbox>
        </w:sdtPr>
        <w:sdtEndPr/>
        <w:sdtContent>
          <w:r w:rsidR="00633B21">
            <w:rPr>
              <w:rFonts w:ascii="MS Gothic" w:eastAsia="MS Gothic" w:hAnsi="MS Gothic" w:cs="Times New Roman" w:hint="eastAsia"/>
            </w:rPr>
            <w:t>☐</w:t>
          </w:r>
        </w:sdtContent>
      </w:sdt>
      <w:r w:rsidR="00633B21">
        <w:rPr>
          <w:rFonts w:cs="Times New Roman"/>
        </w:rPr>
        <w:t xml:space="preserve"> </w:t>
      </w:r>
      <w:r w:rsidR="00633B21">
        <w:rPr>
          <w:rFonts w:cs="Times New Roman"/>
        </w:rPr>
        <w:tab/>
        <w:t>P</w:t>
      </w:r>
      <w:r w:rsidR="00633B21" w:rsidRPr="00F26B9E">
        <w:rPr>
          <w:rFonts w:cs="Times New Roman"/>
        </w:rPr>
        <w:t>rovided individual notice</w:t>
      </w:r>
      <w:r w:rsidR="00246271">
        <w:rPr>
          <w:rFonts w:cs="Times New Roman"/>
        </w:rPr>
        <w:t xml:space="preserve"> via first-class mail</w:t>
      </w:r>
      <w:r w:rsidR="00633B21" w:rsidRPr="00F26B9E">
        <w:rPr>
          <w:rFonts w:cs="Times New Roman"/>
        </w:rPr>
        <w:t xml:space="preserve"> to the following </w:t>
      </w:r>
      <w:r w:rsidR="00633B21">
        <w:rPr>
          <w:rFonts w:cs="Times New Roman"/>
        </w:rPr>
        <w:t xml:space="preserve">landowners owning tracts of land wholly or partly inside the requested CCN area: </w:t>
      </w:r>
    </w:p>
    <w:p w14:paraId="697D6879" w14:textId="77777777" w:rsidR="00B551A6" w:rsidRPr="00F26B9E" w:rsidRDefault="00B551A6" w:rsidP="00B551A6">
      <w:pPr>
        <w:widowControl w:val="0"/>
        <w:autoSpaceDE w:val="0"/>
        <w:autoSpaceDN w:val="0"/>
        <w:adjustRightInd w:val="0"/>
        <w:spacing w:after="0" w:line="240" w:lineRule="auto"/>
        <w:jc w:val="both"/>
        <w:rPr>
          <w:rFonts w:eastAsia="Times New Roman" w:cs="Times New Roman"/>
          <w:szCs w:val="24"/>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sidRPr="00F26B9E">
        <w:rPr>
          <w:rFonts w:eastAsia="Times New Roman" w:cs="Times New Roman"/>
          <w:szCs w:val="24"/>
        </w:rPr>
        <w:tab/>
        <w:t>DATE</w:t>
      </w:r>
      <w:r>
        <w:rPr>
          <w:rFonts w:eastAsia="Times New Roman" w:cs="Times New Roman"/>
          <w:szCs w:val="24"/>
        </w:rPr>
        <w:t xml:space="preserve"> OF NOTICE</w:t>
      </w:r>
    </w:p>
    <w:p w14:paraId="0B1DCE84" w14:textId="77777777" w:rsidR="00B551A6" w:rsidRPr="00F26B9E" w:rsidRDefault="00B551A6" w:rsidP="00B551A6">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w:t>
      </w:r>
      <w:r w:rsidRPr="00F26B9E">
        <w:rPr>
          <w:rFonts w:eastAsia="Times New Roman" w:cs="Times New Roman"/>
          <w:szCs w:val="24"/>
        </w:rPr>
        <w:tab/>
        <w:t>_______________________</w:t>
      </w:r>
    </w:p>
    <w:p w14:paraId="1188484A" w14:textId="77777777" w:rsidR="00B551A6" w:rsidRPr="00F26B9E" w:rsidRDefault="00B551A6" w:rsidP="00B551A6">
      <w:pPr>
        <w:widowControl w:val="0"/>
        <w:tabs>
          <w:tab w:val="left" w:pos="6480"/>
        </w:tabs>
        <w:autoSpaceDE w:val="0"/>
        <w:autoSpaceDN w:val="0"/>
        <w:adjustRightInd w:val="0"/>
        <w:spacing w:after="0" w:line="240" w:lineRule="auto"/>
        <w:jc w:val="both"/>
        <w:rPr>
          <w:rFonts w:eastAsia="Times New Roman" w:cs="Times New Roman"/>
          <w:szCs w:val="24"/>
        </w:rPr>
      </w:pPr>
      <w:r w:rsidRPr="00487860">
        <w:rPr>
          <w:rFonts w:eastAsia="Times New Roman" w:cs="Times New Roman"/>
          <w:szCs w:val="24"/>
          <w:u w:val="single"/>
        </w:rPr>
        <w:t>____________________________________</w:t>
      </w:r>
      <w:r w:rsidRPr="00F26B9E">
        <w:rPr>
          <w:rFonts w:eastAsia="Times New Roman" w:cs="Times New Roman"/>
          <w:szCs w:val="24"/>
        </w:rPr>
        <w:tab/>
      </w:r>
      <w:r w:rsidRPr="00487860">
        <w:rPr>
          <w:rFonts w:eastAsia="Times New Roman" w:cs="Times New Roman"/>
          <w:szCs w:val="24"/>
          <w:u w:val="single"/>
        </w:rPr>
        <w:t>_______________________</w:t>
      </w:r>
    </w:p>
    <w:p w14:paraId="344A0A69" w14:textId="77777777" w:rsidR="00B551A6" w:rsidRPr="00F26B9E" w:rsidRDefault="00B551A6" w:rsidP="00B551A6">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77E3B95" w14:textId="77777777" w:rsidR="00B551A6" w:rsidRPr="00F26B9E" w:rsidRDefault="00B551A6" w:rsidP="00B551A6">
      <w:pPr>
        <w:widowControl w:val="0"/>
        <w:tabs>
          <w:tab w:val="left" w:pos="6480"/>
        </w:tabs>
        <w:autoSpaceDE w:val="0"/>
        <w:autoSpaceDN w:val="0"/>
        <w:adjustRightInd w:val="0"/>
        <w:spacing w:after="0" w:line="240" w:lineRule="auto"/>
        <w:jc w:val="both"/>
        <w:rPr>
          <w:rFonts w:eastAsia="Times New Roman" w:cs="Times New Roman"/>
          <w:szCs w:val="24"/>
        </w:rPr>
      </w:pPr>
    </w:p>
    <w:p w14:paraId="60C08A02" w14:textId="77777777" w:rsidR="00B551A6" w:rsidRPr="00F26B9E" w:rsidRDefault="00B551A6" w:rsidP="00B551A6">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557B687C" w14:textId="77777777" w:rsidR="00B551A6" w:rsidRPr="00F26B9E" w:rsidRDefault="00B551A6" w:rsidP="00B551A6">
      <w:pPr>
        <w:widowControl w:val="0"/>
        <w:spacing w:after="0" w:line="240" w:lineRule="auto"/>
        <w:rPr>
          <w:rFonts w:eastAsia="Times New Roman" w:cs="Times New Roman"/>
          <w:szCs w:val="20"/>
        </w:rPr>
      </w:pPr>
    </w:p>
    <w:p w14:paraId="7A643D40" w14:textId="77777777" w:rsidR="00B551A6" w:rsidRPr="00F26B9E" w:rsidRDefault="00B551A6" w:rsidP="00B551A6">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28EC924" w14:textId="77777777" w:rsidR="00B551A6" w:rsidRPr="00F26B9E" w:rsidRDefault="00B551A6" w:rsidP="00B551A6">
      <w:pPr>
        <w:widowControl w:val="0"/>
        <w:spacing w:after="0" w:line="240" w:lineRule="auto"/>
        <w:rPr>
          <w:rFonts w:eastAsia="Times New Roman" w:cs="Times New Roman"/>
          <w:szCs w:val="20"/>
        </w:rPr>
      </w:pPr>
    </w:p>
    <w:p w14:paraId="6AC764E2" w14:textId="77777777" w:rsidR="00B551A6" w:rsidRPr="00F26B9E" w:rsidRDefault="00B551A6" w:rsidP="00B551A6">
      <w:pPr>
        <w:spacing w:after="0" w:line="240" w:lineRule="auto"/>
        <w:rPr>
          <w:rFonts w:eastAsia="Times New Roman" w:cs="Times New Roman"/>
          <w:szCs w:val="20"/>
        </w:rPr>
      </w:pPr>
      <w:r w:rsidRPr="00F26B9E">
        <w:rPr>
          <w:rFonts w:eastAsia="Times New Roman" w:cs="Times New Roman"/>
          <w:szCs w:val="20"/>
        </w:rPr>
        <w:t>__________________________________</w:t>
      </w:r>
    </w:p>
    <w:p w14:paraId="7E762736" w14:textId="77777777" w:rsidR="00B551A6" w:rsidRPr="00F26B9E" w:rsidRDefault="00B551A6" w:rsidP="00B551A6">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15CB3F3A" w14:textId="77777777" w:rsidR="00B551A6" w:rsidRPr="00F26B9E" w:rsidRDefault="00B551A6" w:rsidP="00B551A6">
      <w:pPr>
        <w:spacing w:after="0" w:line="240" w:lineRule="auto"/>
        <w:rPr>
          <w:rFonts w:eastAsia="Times New Roman" w:cs="Times New Roman"/>
          <w:szCs w:val="20"/>
        </w:rPr>
      </w:pPr>
    </w:p>
    <w:p w14:paraId="31454A3F" w14:textId="77777777" w:rsidR="00B551A6" w:rsidRPr="00F26B9E" w:rsidRDefault="00B551A6" w:rsidP="00B551A6">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4A3E12E0" w14:textId="77777777" w:rsidR="00B551A6" w:rsidRPr="00F26B9E" w:rsidRDefault="00B551A6" w:rsidP="00B551A6">
      <w:pPr>
        <w:widowControl w:val="0"/>
        <w:spacing w:after="0" w:line="240" w:lineRule="auto"/>
        <w:rPr>
          <w:rFonts w:eastAsia="Times New Roman" w:cs="Times New Roman"/>
          <w:szCs w:val="20"/>
        </w:rPr>
      </w:pPr>
    </w:p>
    <w:p w14:paraId="4A66F9DC" w14:textId="77777777" w:rsidR="00B551A6" w:rsidRPr="00F26B9E" w:rsidRDefault="00B551A6" w:rsidP="00B551A6">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6B8C48A2" w14:textId="77777777" w:rsidR="00B551A6" w:rsidRPr="00F26B9E" w:rsidRDefault="00B551A6" w:rsidP="00B551A6">
      <w:pPr>
        <w:spacing w:after="0" w:line="240" w:lineRule="auto"/>
        <w:rPr>
          <w:rFonts w:eastAsia="Times New Roman" w:cs="Times New Roman"/>
          <w:szCs w:val="20"/>
        </w:rPr>
      </w:pPr>
    </w:p>
    <w:p w14:paraId="7FCB5546" w14:textId="77777777" w:rsidR="00B551A6" w:rsidRPr="00F26B9E" w:rsidRDefault="00B551A6" w:rsidP="00B551A6">
      <w:pPr>
        <w:spacing w:after="0" w:line="240" w:lineRule="auto"/>
        <w:rPr>
          <w:rFonts w:eastAsia="Times New Roman" w:cs="Times New Roman"/>
          <w:szCs w:val="20"/>
        </w:rPr>
      </w:pPr>
      <w:r w:rsidRPr="00F26B9E">
        <w:rPr>
          <w:rFonts w:eastAsia="Times New Roman" w:cs="Times New Roman"/>
          <w:szCs w:val="20"/>
        </w:rPr>
        <w:t>_________________________________</w:t>
      </w:r>
    </w:p>
    <w:p w14:paraId="36936A52" w14:textId="77777777" w:rsidR="00B551A6" w:rsidRPr="00F26B9E" w:rsidRDefault="00B551A6" w:rsidP="00B551A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5062AA6C" w14:textId="77777777" w:rsidR="00B551A6" w:rsidRPr="00F26B9E" w:rsidRDefault="00B551A6" w:rsidP="00B551A6">
      <w:pPr>
        <w:widowControl w:val="0"/>
        <w:spacing w:after="0" w:line="192" w:lineRule="auto"/>
        <w:rPr>
          <w:rFonts w:eastAsia="Times New Roman" w:cs="Times New Roman"/>
          <w:szCs w:val="20"/>
        </w:rPr>
      </w:pPr>
    </w:p>
    <w:p w14:paraId="7430DAE1" w14:textId="77777777" w:rsidR="00B551A6" w:rsidRPr="00F26B9E" w:rsidRDefault="00B551A6" w:rsidP="00B551A6">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1149EE4A" w14:textId="77777777" w:rsidR="00B551A6" w:rsidRDefault="00B551A6" w:rsidP="00B551A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5C474CCC" w14:textId="77777777" w:rsidR="00B551A6" w:rsidRDefault="00B551A6" w:rsidP="00B551A6">
      <w:pPr>
        <w:widowControl w:val="0"/>
        <w:tabs>
          <w:tab w:val="right" w:pos="10080"/>
        </w:tabs>
        <w:spacing w:after="0" w:line="215" w:lineRule="auto"/>
        <w:rPr>
          <w:rFonts w:eastAsia="Times New Roman" w:cs="Times New Roman"/>
          <w:szCs w:val="20"/>
        </w:rPr>
      </w:pPr>
    </w:p>
    <w:p w14:paraId="365A05A0" w14:textId="70F31823" w:rsidR="00B551A6" w:rsidRDefault="00B551A6" w:rsidP="00B551A6">
      <w:pPr>
        <w:rPr>
          <w:rFonts w:cs="Times New Roman"/>
          <w:u w:val="single"/>
        </w:rPr>
      </w:pPr>
      <w:r w:rsidRPr="00F26B9E">
        <w:rPr>
          <w:rFonts w:cs="Times New Roman"/>
          <w:szCs w:val="20"/>
        </w:rPr>
        <w:t>Commission Expires</w:t>
      </w:r>
      <w:r w:rsidRPr="007C5E3F">
        <w:rPr>
          <w:rFonts w:cs="Times New Roman"/>
          <w:u w:val="single"/>
        </w:rPr>
        <w:t>______________</w:t>
      </w:r>
    </w:p>
    <w:p w14:paraId="38F1E409" w14:textId="1161A2F3" w:rsidR="00024E36" w:rsidRPr="00024E36" w:rsidRDefault="00024E36" w:rsidP="00024E36">
      <w:pPr>
        <w:jc w:val="right"/>
        <w:rPr>
          <w:rFonts w:cs="Times New Roman"/>
          <w:b/>
          <w:i/>
          <w:sz w:val="28"/>
          <w:szCs w:val="28"/>
        </w:rPr>
      </w:pPr>
      <w:r w:rsidRPr="004F5F5E">
        <w:rPr>
          <w:b/>
          <w:i/>
        </w:rPr>
        <w:t xml:space="preserve">Docket No. </w:t>
      </w:r>
      <w:r w:rsidRPr="004F5F5E">
        <w:rPr>
          <w:rFonts w:cs="Times New Roman"/>
          <w:b/>
          <w:i/>
          <w:sz w:val="28"/>
          <w:szCs w:val="28"/>
        </w:rPr>
        <w:t>55381</w:t>
      </w:r>
    </w:p>
    <w:p w14:paraId="6F64A413" w14:textId="77777777" w:rsidR="00024E36" w:rsidRPr="00211F35" w:rsidRDefault="00024E36" w:rsidP="00024E36">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0E820854" w14:textId="768BCC1D" w:rsidR="00024E36" w:rsidRDefault="00024E36" w:rsidP="00024E36">
      <w:pPr>
        <w:pStyle w:val="NoSpacing"/>
        <w:jc w:val="center"/>
        <w:rPr>
          <w:rFonts w:cs="Times New Roman"/>
          <w:sz w:val="24"/>
          <w:szCs w:val="24"/>
        </w:rPr>
      </w:pPr>
      <w:r w:rsidRPr="00F7608A">
        <w:rPr>
          <w:rFonts w:cs="Times New Roman"/>
          <w:sz w:val="24"/>
          <w:szCs w:val="24"/>
        </w:rPr>
        <w:t xml:space="preserve">HARRIS COUNTY WATER CONTROL AND IMPROVEMENT DISTRICT </w:t>
      </w:r>
      <w:r>
        <w:rPr>
          <w:rFonts w:cs="Times New Roman"/>
          <w:sz w:val="24"/>
          <w:szCs w:val="24"/>
        </w:rPr>
        <w:t xml:space="preserve">(WCID) </w:t>
      </w:r>
      <w:r w:rsidRPr="00F7608A">
        <w:rPr>
          <w:rFonts w:cs="Times New Roman"/>
          <w:sz w:val="24"/>
          <w:szCs w:val="24"/>
        </w:rPr>
        <w:t>NO. 50, NOTICE OF INTENT TO A</w:t>
      </w:r>
      <w:r>
        <w:rPr>
          <w:rFonts w:cs="Times New Roman"/>
          <w:sz w:val="24"/>
          <w:szCs w:val="24"/>
        </w:rPr>
        <w:t>C</w:t>
      </w:r>
      <w:r w:rsidRPr="00F7608A">
        <w:rPr>
          <w:rFonts w:cs="Times New Roman"/>
          <w:sz w:val="24"/>
          <w:szCs w:val="24"/>
        </w:rPr>
        <w:t xml:space="preserve">QUIRE </w:t>
      </w:r>
      <w:r w:rsidRPr="00F7608A">
        <w:rPr>
          <w:rStyle w:val="Style6"/>
          <w:sz w:val="24"/>
          <w:szCs w:val="24"/>
        </w:rPr>
        <w:t>FACILITIES</w:t>
      </w:r>
      <w:r w:rsidRPr="00F7608A">
        <w:rPr>
          <w:rFonts w:cs="Times New Roman"/>
          <w:sz w:val="24"/>
          <w:szCs w:val="24"/>
        </w:rPr>
        <w:t xml:space="preserve"> UNDER WATER CERTIFICATE OF CONVINENCE AND NECESSASITY (CCN) NO. 12314 AND SEWER CCN NO. 20783 FROM SOUTH TAYLOR LAKE VILLAGE WATER SUPPLY CORPORATION IN HARRIS COUNTY, TEXAS</w:t>
      </w:r>
    </w:p>
    <w:p w14:paraId="6C225903" w14:textId="77777777" w:rsidR="00024E36" w:rsidRPr="00F7608A" w:rsidRDefault="00024E36" w:rsidP="00024E36">
      <w:pPr>
        <w:pStyle w:val="NoSpacing"/>
        <w:jc w:val="center"/>
        <w:rPr>
          <w:rFonts w:cs="Times New Roman"/>
          <w:sz w:val="24"/>
          <w:szCs w:val="24"/>
        </w:rPr>
      </w:pPr>
    </w:p>
    <w:p w14:paraId="67B3DA1A" w14:textId="77777777" w:rsidR="00024E36" w:rsidRDefault="00024E36" w:rsidP="00024E36">
      <w:pPr>
        <w:pStyle w:val="NoSpacing"/>
        <w:tabs>
          <w:tab w:val="left" w:pos="4320"/>
          <w:tab w:val="left" w:pos="6480"/>
          <w:tab w:val="right" w:pos="9360"/>
        </w:tabs>
        <w:rPr>
          <w:rFonts w:cs="Times New Roman"/>
          <w:sz w:val="24"/>
          <w:szCs w:val="24"/>
          <w:u w:val="single"/>
        </w:rPr>
      </w:pPr>
      <w:r w:rsidRPr="00572DB2">
        <w:rPr>
          <w:rFonts w:cs="Times New Roman"/>
          <w:sz w:val="24"/>
          <w:szCs w:val="24"/>
          <w:u w:val="single"/>
        </w:rPr>
        <w:t>Harris County Water Control and Improvement District No. 50</w:t>
      </w:r>
    </w:p>
    <w:p w14:paraId="79C2FB8C" w14:textId="77777777" w:rsidR="00024E36" w:rsidRDefault="00024E36" w:rsidP="00024E36">
      <w:pPr>
        <w:pStyle w:val="NoSpacing"/>
        <w:tabs>
          <w:tab w:val="left" w:pos="4320"/>
          <w:tab w:val="left" w:pos="6480"/>
          <w:tab w:val="right" w:pos="9360"/>
        </w:tabs>
        <w:rPr>
          <w:rFonts w:cs="Times New Roman"/>
          <w:sz w:val="24"/>
          <w:szCs w:val="24"/>
          <w:u w:val="single"/>
        </w:rPr>
      </w:pPr>
      <w:r w:rsidRPr="00361711">
        <w:rPr>
          <w:rFonts w:cs="Times New Roman"/>
          <w:sz w:val="18"/>
          <w:szCs w:val="18"/>
        </w:rPr>
        <w:t>(Purchaser’s Name)</w:t>
      </w:r>
    </w:p>
    <w:p w14:paraId="48391D79" w14:textId="77777777" w:rsidR="00024E36" w:rsidRDefault="00024E36" w:rsidP="00024E36">
      <w:pPr>
        <w:pStyle w:val="NoSpacing"/>
        <w:tabs>
          <w:tab w:val="left" w:pos="4320"/>
          <w:tab w:val="left" w:pos="6480"/>
          <w:tab w:val="right" w:pos="9360"/>
        </w:tabs>
        <w:rPr>
          <w:rFonts w:cs="Times New Roman"/>
          <w:sz w:val="24"/>
          <w:szCs w:val="24"/>
          <w:u w:val="single"/>
        </w:rPr>
      </w:pPr>
    </w:p>
    <w:p w14:paraId="522C8F49" w14:textId="77777777" w:rsidR="00024E36" w:rsidRPr="00A75D16" w:rsidRDefault="00024E36" w:rsidP="00024E36">
      <w:pPr>
        <w:pStyle w:val="NoSpacing"/>
        <w:tabs>
          <w:tab w:val="left" w:pos="4230"/>
          <w:tab w:val="left" w:pos="6480"/>
          <w:tab w:val="right" w:pos="9360"/>
        </w:tabs>
        <w:rPr>
          <w:rFonts w:cs="Times New Roman"/>
          <w:sz w:val="24"/>
          <w:szCs w:val="24"/>
          <w:u w:val="single"/>
        </w:rPr>
      </w:pPr>
      <w:r>
        <w:rPr>
          <w:rFonts w:cs="Times New Roman"/>
          <w:sz w:val="24"/>
          <w:szCs w:val="24"/>
          <w:u w:val="single"/>
        </w:rPr>
        <w:t>2727 Allen Parkway, Suite 1100</w:t>
      </w:r>
      <w:r w:rsidRPr="00A75D16">
        <w:rPr>
          <w:rFonts w:cs="Times New Roman"/>
          <w:sz w:val="24"/>
          <w:szCs w:val="24"/>
          <w:u w:val="single"/>
        </w:rPr>
        <w:tab/>
      </w:r>
      <w:r>
        <w:rPr>
          <w:rFonts w:cs="Times New Roman"/>
          <w:sz w:val="24"/>
          <w:szCs w:val="24"/>
          <w:u w:val="single"/>
        </w:rPr>
        <w:t>Houston</w:t>
      </w:r>
      <w:r w:rsidRPr="00A75D16">
        <w:rPr>
          <w:rFonts w:cs="Times New Roman"/>
          <w:sz w:val="24"/>
          <w:szCs w:val="24"/>
          <w:u w:val="single"/>
        </w:rPr>
        <w:t>, TX</w:t>
      </w:r>
      <w:r w:rsidRPr="00A75D16">
        <w:rPr>
          <w:rFonts w:cs="Times New Roman"/>
          <w:sz w:val="24"/>
          <w:szCs w:val="24"/>
          <w:u w:val="single"/>
        </w:rPr>
        <w:tab/>
      </w:r>
      <w:r>
        <w:rPr>
          <w:rFonts w:cs="Times New Roman"/>
          <w:sz w:val="24"/>
          <w:szCs w:val="24"/>
          <w:u w:val="single"/>
        </w:rPr>
        <w:tab/>
        <w:t>77019</w:t>
      </w:r>
    </w:p>
    <w:p w14:paraId="1281C5AE" w14:textId="77777777" w:rsidR="00024E36" w:rsidRPr="00361711" w:rsidRDefault="00024E36" w:rsidP="00024E36">
      <w:pPr>
        <w:pStyle w:val="NoSpacing"/>
        <w:tabs>
          <w:tab w:val="left" w:pos="4320"/>
          <w:tab w:val="left" w:pos="6660"/>
          <w:tab w:val="right" w:pos="9360"/>
        </w:tabs>
        <w:jc w:val="both"/>
        <w:rPr>
          <w:rFonts w:cs="Times New Roman"/>
          <w:sz w:val="18"/>
          <w:szCs w:val="18"/>
        </w:rPr>
      </w:pPr>
      <w:r w:rsidRPr="00361711">
        <w:rPr>
          <w:rFonts w:cs="Times New Roman"/>
          <w:sz w:val="18"/>
          <w:szCs w:val="18"/>
        </w:rPr>
        <w:t>(Address)</w:t>
      </w:r>
      <w:r w:rsidRPr="00361711">
        <w:rPr>
          <w:rFonts w:cs="Times New Roman"/>
          <w:sz w:val="18"/>
          <w:szCs w:val="18"/>
        </w:rPr>
        <w:tab/>
        <w:t xml:space="preserve">(City), (State) </w:t>
      </w:r>
      <w:r w:rsidRPr="00361711">
        <w:rPr>
          <w:rFonts w:cs="Times New Roman"/>
          <w:sz w:val="18"/>
          <w:szCs w:val="18"/>
        </w:rPr>
        <w:tab/>
      </w:r>
      <w:r>
        <w:rPr>
          <w:rFonts w:cs="Times New Roman"/>
          <w:sz w:val="18"/>
          <w:szCs w:val="18"/>
        </w:rPr>
        <w:tab/>
      </w:r>
      <w:r w:rsidRPr="00361711">
        <w:rPr>
          <w:rFonts w:cs="Times New Roman"/>
          <w:sz w:val="18"/>
          <w:szCs w:val="18"/>
        </w:rPr>
        <w:t>(Zip Code)</w:t>
      </w:r>
    </w:p>
    <w:p w14:paraId="178955BE" w14:textId="77777777" w:rsidR="00024E36" w:rsidRPr="00637AF4" w:rsidRDefault="00024E36" w:rsidP="00024E36">
      <w:pPr>
        <w:pStyle w:val="NoSpacing"/>
        <w:jc w:val="both"/>
        <w:rPr>
          <w:rFonts w:cs="Times New Roman"/>
        </w:rPr>
      </w:pPr>
    </w:p>
    <w:p w14:paraId="0AAB0FFA" w14:textId="77777777" w:rsidR="00024E36" w:rsidRPr="00572DB2" w:rsidRDefault="00024E36" w:rsidP="00024E36">
      <w:pPr>
        <w:pStyle w:val="NoSpacing"/>
        <w:jc w:val="both"/>
        <w:rPr>
          <w:rFonts w:cs="Times New Roman"/>
          <w:sz w:val="24"/>
          <w:szCs w:val="24"/>
        </w:rPr>
      </w:pPr>
      <w:r w:rsidRPr="00B17669">
        <w:rPr>
          <w:rFonts w:cs="Times New Roman"/>
          <w:sz w:val="24"/>
          <w:szCs w:val="24"/>
        </w:rPr>
        <w:t xml:space="preserve">has </w:t>
      </w:r>
      <w:proofErr w:type="gramStart"/>
      <w:r w:rsidRPr="00B17669">
        <w:rPr>
          <w:rFonts w:cs="Times New Roman"/>
          <w:sz w:val="24"/>
          <w:szCs w:val="24"/>
        </w:rPr>
        <w:t>submitted an application</w:t>
      </w:r>
      <w:proofErr w:type="gramEnd"/>
      <w:r w:rsidRPr="00B17669">
        <w:rPr>
          <w:rFonts w:cs="Times New Roman"/>
          <w:sz w:val="24"/>
          <w:szCs w:val="24"/>
        </w:rPr>
        <w:t xml:space="preserve"> with the Public Utility Commission of Texas (Commissio</w:t>
      </w:r>
      <w:r w:rsidRPr="00572DB2">
        <w:rPr>
          <w:rFonts w:cs="Times New Roman"/>
          <w:sz w:val="24"/>
          <w:szCs w:val="24"/>
        </w:rPr>
        <w:t>n) to acquire</w:t>
      </w:r>
      <w:r w:rsidRPr="00572DB2">
        <w:rPr>
          <w:sz w:val="24"/>
          <w:szCs w:val="24"/>
        </w:rPr>
        <w:t xml:space="preserve"> </w:t>
      </w:r>
      <w:r w:rsidRPr="00572DB2">
        <w:rPr>
          <w:bCs/>
          <w:sz w:val="24"/>
          <w:szCs w:val="24"/>
        </w:rPr>
        <w:t xml:space="preserve">facilities and to cancel </w:t>
      </w:r>
      <w:r w:rsidRPr="00572DB2">
        <w:rPr>
          <w:sz w:val="24"/>
          <w:szCs w:val="24"/>
        </w:rPr>
        <w:t>water CCN No. 12318 and sewer CCN No. 20783 in Harris County.  Harris County WCID No. 50 is not seeking to obtain CCNs only to acquire the facilities from</w:t>
      </w:r>
      <w:r>
        <w:rPr>
          <w:sz w:val="24"/>
          <w:szCs w:val="24"/>
        </w:rPr>
        <w:t>:</w:t>
      </w:r>
    </w:p>
    <w:p w14:paraId="5F9094E7" w14:textId="77777777" w:rsidR="00024E36" w:rsidRPr="00572DB2" w:rsidRDefault="00024E36" w:rsidP="00024E36">
      <w:pPr>
        <w:pStyle w:val="NoSpacing"/>
        <w:rPr>
          <w:rFonts w:cs="Times New Roman"/>
          <w:sz w:val="24"/>
          <w:szCs w:val="24"/>
          <w:highlight w:val="yellow"/>
        </w:rPr>
      </w:pPr>
    </w:p>
    <w:p w14:paraId="48AD4CC4" w14:textId="77777777" w:rsidR="00024E36" w:rsidRDefault="00024E36" w:rsidP="00024E36">
      <w:pPr>
        <w:pStyle w:val="NoSpacing"/>
        <w:tabs>
          <w:tab w:val="left" w:pos="4320"/>
          <w:tab w:val="left" w:pos="6480"/>
          <w:tab w:val="right" w:pos="9360"/>
        </w:tabs>
        <w:rPr>
          <w:rFonts w:cs="Times New Roman"/>
          <w:sz w:val="24"/>
          <w:szCs w:val="24"/>
          <w:u w:val="single"/>
        </w:rPr>
      </w:pPr>
      <w:r w:rsidRPr="00572DB2">
        <w:rPr>
          <w:rFonts w:cs="Times New Roman"/>
          <w:sz w:val="24"/>
          <w:szCs w:val="24"/>
          <w:u w:val="single"/>
        </w:rPr>
        <w:t xml:space="preserve">South Taylor Lake Village Water Supply Corporation </w:t>
      </w:r>
    </w:p>
    <w:p w14:paraId="3B66D5CB" w14:textId="77777777" w:rsidR="00024E36" w:rsidRDefault="00024E36" w:rsidP="00024E36">
      <w:pPr>
        <w:pStyle w:val="NoSpacing"/>
        <w:tabs>
          <w:tab w:val="left" w:pos="4320"/>
          <w:tab w:val="left" w:pos="6480"/>
          <w:tab w:val="right" w:pos="9360"/>
        </w:tabs>
        <w:rPr>
          <w:rFonts w:cs="Times New Roman"/>
          <w:sz w:val="24"/>
          <w:szCs w:val="24"/>
          <w:u w:val="single"/>
        </w:rPr>
      </w:pPr>
      <w:r w:rsidRPr="00572DB2">
        <w:rPr>
          <w:rFonts w:cs="Times New Roman"/>
          <w:sz w:val="18"/>
          <w:szCs w:val="18"/>
        </w:rPr>
        <w:t>(Seller’s Name)</w:t>
      </w:r>
    </w:p>
    <w:p w14:paraId="7324975F" w14:textId="77777777" w:rsidR="00024E36" w:rsidRDefault="00024E36" w:rsidP="00024E36">
      <w:pPr>
        <w:pStyle w:val="NoSpacing"/>
        <w:tabs>
          <w:tab w:val="left" w:pos="4320"/>
          <w:tab w:val="left" w:pos="6480"/>
          <w:tab w:val="right" w:pos="9360"/>
        </w:tabs>
        <w:rPr>
          <w:rFonts w:cs="Times New Roman"/>
          <w:sz w:val="24"/>
          <w:szCs w:val="24"/>
          <w:u w:val="single"/>
        </w:rPr>
      </w:pPr>
    </w:p>
    <w:p w14:paraId="5DD0146A" w14:textId="77777777" w:rsidR="00024E36" w:rsidRPr="00572DB2" w:rsidRDefault="00024E36" w:rsidP="00024E36">
      <w:pPr>
        <w:pStyle w:val="NoSpacing"/>
        <w:tabs>
          <w:tab w:val="left" w:pos="4140"/>
          <w:tab w:val="left" w:pos="6480"/>
          <w:tab w:val="right" w:pos="9360"/>
        </w:tabs>
        <w:rPr>
          <w:rFonts w:cs="Times New Roman"/>
          <w:sz w:val="24"/>
          <w:szCs w:val="24"/>
          <w:u w:val="single"/>
        </w:rPr>
      </w:pPr>
      <w:r w:rsidRPr="00572DB2">
        <w:rPr>
          <w:rFonts w:cs="Times New Roman"/>
          <w:sz w:val="24"/>
          <w:szCs w:val="24"/>
          <w:u w:val="single"/>
        </w:rPr>
        <w:t xml:space="preserve">4257 Beacon Hill, </w:t>
      </w:r>
      <w:r>
        <w:rPr>
          <w:rFonts w:cs="Times New Roman"/>
          <w:sz w:val="24"/>
          <w:szCs w:val="24"/>
          <w:u w:val="single"/>
        </w:rPr>
        <w:tab/>
      </w:r>
      <w:r w:rsidRPr="00572DB2">
        <w:rPr>
          <w:rFonts w:cs="Times New Roman"/>
          <w:sz w:val="24"/>
          <w:szCs w:val="24"/>
          <w:u w:val="single"/>
        </w:rPr>
        <w:t>Seabrook, TX</w:t>
      </w:r>
      <w:r w:rsidRPr="00572DB2">
        <w:rPr>
          <w:rFonts w:cs="Times New Roman"/>
          <w:sz w:val="24"/>
          <w:szCs w:val="24"/>
          <w:u w:val="single"/>
        </w:rPr>
        <w:tab/>
      </w:r>
      <w:r>
        <w:rPr>
          <w:rFonts w:cs="Times New Roman"/>
          <w:sz w:val="24"/>
          <w:szCs w:val="24"/>
          <w:u w:val="single"/>
        </w:rPr>
        <w:tab/>
      </w:r>
      <w:r w:rsidRPr="00572DB2">
        <w:rPr>
          <w:rFonts w:cs="Times New Roman"/>
          <w:sz w:val="24"/>
          <w:szCs w:val="24"/>
          <w:u w:val="single"/>
        </w:rPr>
        <w:t>77586</w:t>
      </w:r>
    </w:p>
    <w:p w14:paraId="12AC1EEC" w14:textId="77777777" w:rsidR="00024E36" w:rsidRPr="00572DB2" w:rsidRDefault="00024E36" w:rsidP="00024E36">
      <w:pPr>
        <w:pStyle w:val="NoSpacing"/>
        <w:tabs>
          <w:tab w:val="left" w:pos="4320"/>
          <w:tab w:val="left" w:pos="6660"/>
          <w:tab w:val="right" w:pos="9360"/>
        </w:tabs>
        <w:jc w:val="both"/>
        <w:rPr>
          <w:rFonts w:cs="Times New Roman"/>
          <w:sz w:val="18"/>
          <w:szCs w:val="18"/>
        </w:rPr>
      </w:pPr>
      <w:r w:rsidRPr="00572DB2">
        <w:rPr>
          <w:rFonts w:cs="Times New Roman"/>
          <w:sz w:val="18"/>
          <w:szCs w:val="18"/>
        </w:rPr>
        <w:t>(Address)</w:t>
      </w:r>
      <w:r w:rsidRPr="00572DB2">
        <w:rPr>
          <w:rFonts w:cs="Times New Roman"/>
          <w:sz w:val="18"/>
          <w:szCs w:val="18"/>
        </w:rPr>
        <w:tab/>
        <w:t xml:space="preserve">(City), (State) </w:t>
      </w:r>
      <w:r w:rsidRPr="00572DB2">
        <w:rPr>
          <w:rFonts w:cs="Times New Roman"/>
          <w:sz w:val="18"/>
          <w:szCs w:val="18"/>
        </w:rPr>
        <w:tab/>
      </w:r>
      <w:r>
        <w:rPr>
          <w:rFonts w:cs="Times New Roman"/>
          <w:sz w:val="18"/>
          <w:szCs w:val="18"/>
        </w:rPr>
        <w:tab/>
      </w:r>
      <w:r w:rsidRPr="00572DB2">
        <w:rPr>
          <w:rFonts w:cs="Times New Roman"/>
          <w:sz w:val="18"/>
          <w:szCs w:val="18"/>
        </w:rPr>
        <w:t>(Zip Code)</w:t>
      </w:r>
    </w:p>
    <w:p w14:paraId="702AF33C" w14:textId="77777777" w:rsidR="00024E36" w:rsidRPr="00637AF4" w:rsidRDefault="00024E36" w:rsidP="00024E36">
      <w:pPr>
        <w:pStyle w:val="NoSpacing"/>
        <w:jc w:val="both"/>
        <w:rPr>
          <w:rFonts w:cs="Times New Roman"/>
        </w:rPr>
      </w:pPr>
    </w:p>
    <w:p w14:paraId="3AC24B25" w14:textId="77777777" w:rsidR="00024E36" w:rsidRPr="00572DB2" w:rsidRDefault="00024E36" w:rsidP="00024E36">
      <w:pPr>
        <w:pStyle w:val="NoSpacing"/>
        <w:jc w:val="both"/>
        <w:rPr>
          <w:rFonts w:cs="Times New Roman"/>
          <w:szCs w:val="24"/>
        </w:rPr>
      </w:pPr>
      <w:r w:rsidRPr="00572DB2">
        <w:rPr>
          <w:rFonts w:cs="Times New Roman"/>
          <w:sz w:val="24"/>
          <w:szCs w:val="24"/>
        </w:rPr>
        <w:t xml:space="preserve">The sale is scheduled to take place if approved by the Commission (Texas Water Code § 13.301).  The transaction and the transfer of the CCN includes </w:t>
      </w:r>
      <w:r w:rsidRPr="00572DB2">
        <w:rPr>
          <w:rStyle w:val="Style1"/>
          <w:color w:val="auto"/>
        </w:rPr>
        <w:t>the following subdivision:</w:t>
      </w:r>
    </w:p>
    <w:p w14:paraId="4AC99824" w14:textId="77777777" w:rsidR="00024E36" w:rsidRPr="00FC788B" w:rsidRDefault="00024E36" w:rsidP="00024E36">
      <w:pPr>
        <w:pStyle w:val="NoSpacing"/>
        <w:jc w:val="both"/>
        <w:rPr>
          <w:rFonts w:cs="Times New Roman"/>
          <w:sz w:val="24"/>
          <w:szCs w:val="24"/>
          <w:u w:val="single"/>
        </w:rPr>
      </w:pPr>
      <w:r w:rsidRPr="00FC788B">
        <w:rPr>
          <w:rFonts w:cs="Times New Roman"/>
          <w:sz w:val="24"/>
          <w:szCs w:val="24"/>
          <w:u w:val="single"/>
        </w:rPr>
        <w:t>City of Tyler Lake Village</w:t>
      </w:r>
    </w:p>
    <w:p w14:paraId="32DE84C8" w14:textId="77777777" w:rsidR="00024E36" w:rsidRPr="00585F36" w:rsidRDefault="00024E36" w:rsidP="00024E36">
      <w:pPr>
        <w:pStyle w:val="NoSpacing"/>
        <w:jc w:val="both"/>
        <w:rPr>
          <w:rFonts w:cs="Times New Roman"/>
          <w:szCs w:val="24"/>
          <w:u w:val="single"/>
        </w:rPr>
      </w:pPr>
    </w:p>
    <w:p w14:paraId="1D98AF1F" w14:textId="77777777" w:rsidR="00024E36" w:rsidRDefault="00024E36" w:rsidP="00024E36">
      <w:pPr>
        <w:jc w:val="both"/>
      </w:pPr>
      <w:r w:rsidRPr="00262A8E">
        <w:t>The requested area</w:t>
      </w:r>
      <w:r>
        <w:t xml:space="preserve"> </w:t>
      </w:r>
      <w:r w:rsidRPr="00262A8E">
        <w:t xml:space="preserve">is located approximately </w:t>
      </w:r>
      <w:r>
        <w:rPr>
          <w:u w:val="single"/>
        </w:rPr>
        <w:t>0.4</w:t>
      </w:r>
      <w:r w:rsidRPr="00262A8E">
        <w:t xml:space="preserve"> mile(s) </w:t>
      </w:r>
      <w:r>
        <w:rPr>
          <w:u w:val="single"/>
        </w:rPr>
        <w:t>south</w:t>
      </w:r>
      <w:r w:rsidRPr="00262A8E">
        <w:t xml:space="preserve"> of downtown </w:t>
      </w:r>
      <w:r>
        <w:rPr>
          <w:u w:val="single"/>
        </w:rPr>
        <w:t>Taylor Lake Village</w:t>
      </w:r>
      <w:r w:rsidRPr="00262A8E">
        <w:t xml:space="preserve">, Texas, and is generally bounded on the north by </w:t>
      </w:r>
      <w:proofErr w:type="spellStart"/>
      <w:r>
        <w:rPr>
          <w:u w:val="single"/>
        </w:rPr>
        <w:t>Sedberry</w:t>
      </w:r>
      <w:proofErr w:type="spellEnd"/>
      <w:r>
        <w:rPr>
          <w:u w:val="single"/>
        </w:rPr>
        <w:t xml:space="preserve"> Road</w:t>
      </w:r>
      <w:r w:rsidRPr="00EE25FE">
        <w:t>;</w:t>
      </w:r>
      <w:r w:rsidRPr="00262A8E">
        <w:t xml:space="preserve"> on the east by </w:t>
      </w:r>
      <w:r>
        <w:rPr>
          <w:u w:val="single"/>
        </w:rPr>
        <w:t>Taylor Lake</w:t>
      </w:r>
      <w:r w:rsidRPr="00262A8E">
        <w:t xml:space="preserve">; on the south by </w:t>
      </w:r>
      <w:r>
        <w:rPr>
          <w:u w:val="single"/>
        </w:rPr>
        <w:t>East Nasa Parkway</w:t>
      </w:r>
      <w:r w:rsidRPr="00262A8E">
        <w:t xml:space="preserve">; </w:t>
      </w:r>
      <w:r>
        <w:t xml:space="preserve">and </w:t>
      </w:r>
      <w:r w:rsidRPr="00262A8E">
        <w:t xml:space="preserve">on the west by </w:t>
      </w:r>
      <w:r>
        <w:rPr>
          <w:u w:val="single"/>
        </w:rPr>
        <w:t>Kirby Boulevard</w:t>
      </w:r>
      <w:r w:rsidRPr="00DD4A5B">
        <w:t>.</w:t>
      </w:r>
    </w:p>
    <w:p w14:paraId="0582F02A" w14:textId="77777777" w:rsidR="00024E36" w:rsidRDefault="00024E36" w:rsidP="00024E36">
      <w:pPr>
        <w:jc w:val="both"/>
      </w:pPr>
      <w:r w:rsidRPr="00262A8E">
        <w:t xml:space="preserve">The requested area includes </w:t>
      </w:r>
      <w:r>
        <w:rPr>
          <w:u w:val="single"/>
        </w:rPr>
        <w:t>26</w:t>
      </w:r>
      <w:r>
        <w:t xml:space="preserve"> customer connections</w:t>
      </w:r>
      <w:r w:rsidRPr="00262A8E">
        <w:t xml:space="preserve"> </w:t>
      </w:r>
      <w:r>
        <w:t xml:space="preserve">and </w:t>
      </w:r>
      <w:r w:rsidRPr="00262A8E">
        <w:t xml:space="preserve">approximately </w:t>
      </w:r>
      <w:r>
        <w:rPr>
          <w:u w:val="single"/>
        </w:rPr>
        <w:t>54</w:t>
      </w:r>
      <w:r w:rsidRPr="00262A8E">
        <w:t xml:space="preserve"> acres</w:t>
      </w:r>
      <w:r>
        <w:t xml:space="preserve"> to decertify from South Taylor Lake Village WSC (CCN Nos. 12318 and 20723).</w:t>
      </w:r>
    </w:p>
    <w:p w14:paraId="0B441BB5" w14:textId="77777777" w:rsidR="00024E36" w:rsidRDefault="00024E36" w:rsidP="00024E36">
      <w:pPr>
        <w:jc w:val="both"/>
      </w:pPr>
      <w:r>
        <w:t xml:space="preserve">The </w:t>
      </w:r>
      <w:sdt>
        <w:sdtPr>
          <w:alias w:val="Select type"/>
          <w:tag w:val="Select type"/>
          <w:id w:val="442272378"/>
          <w:placeholder>
            <w:docPart w:val="C3EBC0DE946C4583A4E887782EEF71D3"/>
          </w:placeholder>
          <w:dropDownList>
            <w:listItem w:value="Select type."/>
            <w:listItem w:displayText="application" w:value="application"/>
            <w:listItem w:displayText="petition" w:value="petition"/>
          </w:dropDownList>
        </w:sdtPr>
        <w:sdtContent>
          <w:r>
            <w:t>application</w:t>
          </w:r>
        </w:sdtContent>
      </w:sdt>
      <w:r>
        <w:t xml:space="preserve"> proposes the subtraction of approximately </w:t>
      </w:r>
      <w:r>
        <w:rPr>
          <w:u w:val="single"/>
        </w:rPr>
        <w:t>54</w:t>
      </w:r>
      <w:r>
        <w:t xml:space="preserve"> acres from CCN Nos. 12318 and 20723. </w:t>
      </w:r>
    </w:p>
    <w:p w14:paraId="7A1B6373" w14:textId="77777777" w:rsidR="00024E36" w:rsidRPr="00A75D16" w:rsidRDefault="00024E36" w:rsidP="00024E36">
      <w:pPr>
        <w:jc w:val="both"/>
        <w:rPr>
          <w:rFonts w:cs="Times New Roman"/>
        </w:rPr>
      </w:pPr>
      <w:r w:rsidRPr="00131F7C">
        <w:rPr>
          <w:rFonts w:cs="Times New Roman"/>
          <w:b/>
          <w:szCs w:val="24"/>
        </w:rPr>
        <w:t xml:space="preserve">A copy of the </w:t>
      </w:r>
      <w:r>
        <w:rPr>
          <w:rFonts w:cs="Times New Roman"/>
          <w:b/>
          <w:szCs w:val="24"/>
        </w:rPr>
        <w:t>maps</w:t>
      </w:r>
      <w:r w:rsidRPr="00131F7C">
        <w:rPr>
          <w:rFonts w:cs="Times New Roman"/>
          <w:b/>
          <w:szCs w:val="24"/>
        </w:rPr>
        <w:t xml:space="preserve"> showing the requested area </w:t>
      </w:r>
      <w:r>
        <w:rPr>
          <w:rFonts w:cs="Times New Roman"/>
          <w:b/>
          <w:szCs w:val="24"/>
        </w:rPr>
        <w:t>are</w:t>
      </w:r>
      <w:r w:rsidRPr="00131F7C">
        <w:rPr>
          <w:rFonts w:cs="Times New Roman"/>
          <w:b/>
          <w:szCs w:val="24"/>
        </w:rPr>
        <w:t xml:space="preserve"> </w:t>
      </w:r>
      <w:r w:rsidRPr="004F5F5E">
        <w:rPr>
          <w:rFonts w:cs="Times New Roman"/>
          <w:b/>
          <w:szCs w:val="24"/>
        </w:rPr>
        <w:t>available at:</w:t>
      </w:r>
      <w:r w:rsidRPr="004F5F5E">
        <w:rPr>
          <w:rFonts w:cs="Times New Roman"/>
          <w:szCs w:val="24"/>
        </w:rPr>
        <w:t xml:space="preserve"> </w:t>
      </w:r>
      <w:r w:rsidRPr="004F5F5E">
        <w:rPr>
          <w:rFonts w:cs="Times New Roman"/>
          <w:u w:val="single"/>
        </w:rPr>
        <w:t>1122 Cedar Lane, El Lago, Texas 77586</w:t>
      </w:r>
    </w:p>
    <w:p w14:paraId="2544FA42" w14:textId="77777777" w:rsidR="00024E36" w:rsidRPr="00B2595F" w:rsidRDefault="00024E36" w:rsidP="00024E36">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624171C4" w14:textId="77777777" w:rsidR="00024E36" w:rsidRPr="00BB399F" w:rsidRDefault="00024E36" w:rsidP="00024E36">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3B66A76" w14:textId="77777777" w:rsidR="00024E36" w:rsidRPr="00361711" w:rsidRDefault="00024E36" w:rsidP="00024E36">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081EE6D2" w14:textId="77777777" w:rsidR="00024E36" w:rsidRPr="00361711" w:rsidRDefault="00024E36" w:rsidP="00024E36">
      <w:pPr>
        <w:spacing w:after="0" w:line="240" w:lineRule="auto"/>
        <w:jc w:val="both"/>
        <w:rPr>
          <w:rFonts w:cs="Times New Roman"/>
          <w:szCs w:val="24"/>
        </w:rPr>
      </w:pPr>
    </w:p>
    <w:p w14:paraId="2489B160" w14:textId="77777777" w:rsidR="00024E36" w:rsidRPr="00354EC0" w:rsidRDefault="00024E36" w:rsidP="00024E36">
      <w:pPr>
        <w:jc w:val="both"/>
        <w:rPr>
          <w:rFonts w:cs="Times New Roman"/>
        </w:rPr>
      </w:pPr>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5166745C" w14:textId="77777777" w:rsidR="00024E36" w:rsidRDefault="00024E36" w:rsidP="00024E36">
      <w:pPr>
        <w:jc w:val="both"/>
      </w:pPr>
      <w:r>
        <w:t xml:space="preserve">A landowner that opts out from the requested area releases the applicant’s obligation to provide retail water or sewer utility service to the removed land for any reason.  </w:t>
      </w:r>
    </w:p>
    <w:p w14:paraId="628AC802" w14:textId="77777777" w:rsidR="00024E36" w:rsidRPr="00DF00D4" w:rsidRDefault="00024E36" w:rsidP="00024E36">
      <w:pPr>
        <w:jc w:val="both"/>
        <w:rPr>
          <w:rFonts w:cs="Times New Roman"/>
          <w:szCs w:val="24"/>
        </w:rPr>
      </w:pPr>
      <w:r w:rsidRPr="00DF00D4">
        <w:rPr>
          <w:rFonts w:cs="Times New Roman"/>
          <w:szCs w:val="24"/>
        </w:rPr>
        <w:t>Persons who wish to request this option should file the required documents with the:</w:t>
      </w:r>
    </w:p>
    <w:p w14:paraId="0127E5B9" w14:textId="77777777" w:rsidR="00024E36" w:rsidRPr="00DF00D4" w:rsidRDefault="00024E36" w:rsidP="00024E36">
      <w:pPr>
        <w:spacing w:after="0" w:line="240" w:lineRule="auto"/>
        <w:jc w:val="center"/>
        <w:rPr>
          <w:rFonts w:cs="Times New Roman"/>
          <w:szCs w:val="24"/>
        </w:rPr>
      </w:pPr>
      <w:r w:rsidRPr="00DF00D4">
        <w:rPr>
          <w:rFonts w:cs="Times New Roman"/>
          <w:szCs w:val="24"/>
        </w:rPr>
        <w:t>Public Utility Commission of Texas</w:t>
      </w:r>
    </w:p>
    <w:p w14:paraId="72A49A62" w14:textId="77777777" w:rsidR="00024E36" w:rsidRPr="00DF00D4" w:rsidRDefault="00024E36" w:rsidP="00024E36">
      <w:pPr>
        <w:spacing w:after="0" w:line="240" w:lineRule="auto"/>
        <w:jc w:val="center"/>
        <w:rPr>
          <w:rFonts w:cs="Times New Roman"/>
          <w:szCs w:val="24"/>
        </w:rPr>
      </w:pPr>
      <w:r w:rsidRPr="00DF00D4">
        <w:rPr>
          <w:rFonts w:cs="Times New Roman"/>
          <w:szCs w:val="24"/>
        </w:rPr>
        <w:t>Central Records</w:t>
      </w:r>
    </w:p>
    <w:p w14:paraId="2FC399F0" w14:textId="77777777" w:rsidR="00024E36" w:rsidRPr="00DF00D4" w:rsidRDefault="00024E36" w:rsidP="00024E36">
      <w:pPr>
        <w:spacing w:after="0" w:line="240" w:lineRule="auto"/>
        <w:jc w:val="center"/>
        <w:rPr>
          <w:rFonts w:cs="Times New Roman"/>
          <w:szCs w:val="24"/>
        </w:rPr>
      </w:pPr>
      <w:r w:rsidRPr="00DF00D4">
        <w:rPr>
          <w:rFonts w:cs="Times New Roman"/>
          <w:szCs w:val="24"/>
        </w:rPr>
        <w:t>1701 N. Congress, P. O. Box 13326</w:t>
      </w:r>
    </w:p>
    <w:p w14:paraId="7DF5669F" w14:textId="77777777" w:rsidR="00024E36" w:rsidRDefault="00024E36" w:rsidP="00024E36">
      <w:pPr>
        <w:spacing w:after="0" w:line="240" w:lineRule="auto"/>
        <w:jc w:val="center"/>
        <w:rPr>
          <w:rFonts w:cs="Times New Roman"/>
          <w:szCs w:val="24"/>
        </w:rPr>
      </w:pPr>
      <w:r w:rsidRPr="00DF00D4">
        <w:rPr>
          <w:rFonts w:cs="Times New Roman"/>
          <w:szCs w:val="24"/>
        </w:rPr>
        <w:t>Austin, TX  78711-3326</w:t>
      </w:r>
    </w:p>
    <w:p w14:paraId="4A6EEB2E" w14:textId="77777777" w:rsidR="00024E36" w:rsidRPr="00DF00D4" w:rsidRDefault="00024E36" w:rsidP="00024E36">
      <w:pPr>
        <w:spacing w:after="0" w:line="240" w:lineRule="auto"/>
        <w:jc w:val="center"/>
        <w:rPr>
          <w:rFonts w:cs="Times New Roman"/>
          <w:szCs w:val="24"/>
        </w:rPr>
      </w:pPr>
    </w:p>
    <w:p w14:paraId="1C4122A6" w14:textId="77777777" w:rsidR="00024E36" w:rsidRPr="00DF00D4" w:rsidRDefault="00024E36" w:rsidP="00024E36">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p w14:paraId="09DAF31B" w14:textId="77777777" w:rsidR="00024E36" w:rsidRPr="00361711" w:rsidRDefault="00024E36" w:rsidP="00024E36">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79AC6E3F" w14:textId="77777777" w:rsidR="00024E36" w:rsidRDefault="00024E36" w:rsidP="00024E36">
      <w:pPr>
        <w:rPr>
          <w:rFonts w:ascii="Georgia" w:eastAsia="Times New Roman" w:hAnsi="Georgia" w:cs="Times New Roman"/>
          <w:sz w:val="40"/>
          <w:szCs w:val="40"/>
          <w:lang w:val="es-MX"/>
        </w:rPr>
      </w:pPr>
      <w:r>
        <w:rPr>
          <w:rFonts w:ascii="Georgia" w:eastAsia="Times New Roman" w:hAnsi="Georgia" w:cs="Times New Roman"/>
          <w:sz w:val="40"/>
          <w:szCs w:val="40"/>
          <w:lang w:val="es-MX"/>
        </w:rPr>
        <w:br w:type="page"/>
      </w:r>
    </w:p>
    <w:p w14:paraId="670E5541" w14:textId="77777777" w:rsidR="00024E36" w:rsidRPr="00211F35" w:rsidRDefault="00024E36" w:rsidP="00024E36">
      <w:pPr>
        <w:jc w:val="center"/>
        <w:rPr>
          <w:rFonts w:cs="Times New Roman"/>
          <w:sz w:val="40"/>
          <w:szCs w:val="40"/>
        </w:rPr>
      </w:pPr>
      <w:r w:rsidRPr="00211F35">
        <w:rPr>
          <w:rFonts w:cs="Times New Roman"/>
          <w:sz w:val="40"/>
          <w:szCs w:val="40"/>
        </w:rPr>
        <w:t xml:space="preserve">PUBLIC UTILITY COMMISSION </w:t>
      </w:r>
      <w:r>
        <w:rPr>
          <w:rFonts w:cs="Times New Roman"/>
          <w:sz w:val="40"/>
          <w:szCs w:val="40"/>
        </w:rPr>
        <w:t>OF TEXAS</w:t>
      </w:r>
    </w:p>
    <w:p w14:paraId="2BE98DE2" w14:textId="77777777" w:rsidR="00024E36" w:rsidRPr="00211F35" w:rsidRDefault="00024E36" w:rsidP="00024E36">
      <w:pPr>
        <w:jc w:val="center"/>
        <w:rPr>
          <w:rFonts w:cs="Times New Roman"/>
        </w:rPr>
      </w:pPr>
      <w:r w:rsidRPr="00211F35">
        <w:rPr>
          <w:rFonts w:cs="Times New Roman"/>
          <w:noProof/>
          <w:color w:val="FF0000"/>
          <w:sz w:val="22"/>
        </w:rPr>
        <w:drawing>
          <wp:inline distT="0" distB="0" distL="0" distR="0" wp14:anchorId="526A003B" wp14:editId="4797BA90">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9F4E6D3" w14:textId="77777777" w:rsidR="00024E36" w:rsidRPr="004F5F5E" w:rsidRDefault="00024E36" w:rsidP="00024E36">
      <w:pPr>
        <w:spacing w:after="0"/>
        <w:jc w:val="center"/>
        <w:rPr>
          <w:rFonts w:cs="Times New Roman"/>
        </w:rPr>
      </w:pPr>
      <w:r w:rsidRPr="004F5F5E">
        <w:rPr>
          <w:rFonts w:cs="Times New Roman"/>
        </w:rPr>
        <w:t>PUBLISHER’S AFFIDAVIT</w:t>
      </w:r>
    </w:p>
    <w:p w14:paraId="034810B0" w14:textId="77777777" w:rsidR="00024E36" w:rsidRPr="004F5F5E" w:rsidRDefault="00024E36" w:rsidP="00024E36">
      <w:pPr>
        <w:widowControl w:val="0"/>
        <w:tabs>
          <w:tab w:val="center" w:pos="4680"/>
        </w:tabs>
        <w:spacing w:after="0"/>
        <w:jc w:val="center"/>
        <w:rPr>
          <w:rFonts w:cs="Times New Roman"/>
        </w:rPr>
      </w:pPr>
      <w:r w:rsidRPr="004F5F5E">
        <w:rPr>
          <w:rFonts w:cs="Times New Roman"/>
        </w:rPr>
        <w:t xml:space="preserve">DOCKET NO. </w:t>
      </w:r>
      <w:r w:rsidRPr="004F5F5E">
        <w:rPr>
          <w:rFonts w:cs="Times New Roman"/>
          <w:sz w:val="23"/>
          <w:szCs w:val="23"/>
        </w:rPr>
        <w:t>55381</w:t>
      </w:r>
    </w:p>
    <w:p w14:paraId="7EB4CFDA" w14:textId="77777777" w:rsidR="00024E36" w:rsidRPr="001024A0" w:rsidRDefault="00024E36" w:rsidP="00024E36">
      <w:pPr>
        <w:widowControl w:val="0"/>
        <w:spacing w:after="0"/>
        <w:rPr>
          <w:rFonts w:cs="Times New Roman"/>
        </w:rPr>
      </w:pPr>
      <w:r w:rsidRPr="001024A0">
        <w:rPr>
          <w:rFonts w:cs="Times New Roman"/>
        </w:rPr>
        <w:t>STATE OF TEXAS</w:t>
      </w:r>
    </w:p>
    <w:p w14:paraId="7996ECEF" w14:textId="77777777" w:rsidR="00024E36" w:rsidRPr="001024A0" w:rsidRDefault="00024E36" w:rsidP="00024E36">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2E0C7EA4" w14:textId="77777777" w:rsidR="00024E36" w:rsidRPr="001024A0" w:rsidRDefault="00024E36" w:rsidP="00024E36">
      <w:pPr>
        <w:widowControl w:val="0"/>
        <w:spacing w:after="0"/>
        <w:rPr>
          <w:rFonts w:cs="Times New Roman"/>
        </w:rPr>
      </w:pPr>
    </w:p>
    <w:p w14:paraId="3063301F" w14:textId="77777777" w:rsidR="00024E36" w:rsidRPr="001024A0" w:rsidRDefault="00024E36" w:rsidP="00024E36">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6839E73B" w14:textId="77777777" w:rsidR="00024E36" w:rsidRPr="001024A0" w:rsidRDefault="00024E36" w:rsidP="00024E36">
      <w:pPr>
        <w:widowControl w:val="0"/>
        <w:spacing w:after="0"/>
        <w:rPr>
          <w:rFonts w:cs="Times New Roman"/>
          <w:sz w:val="16"/>
          <w:szCs w:val="16"/>
        </w:rPr>
      </w:pPr>
    </w:p>
    <w:p w14:paraId="1068B7B3" w14:textId="77777777" w:rsidR="00024E36" w:rsidRDefault="00024E36" w:rsidP="00024E36">
      <w:pPr>
        <w:widowControl w:val="0"/>
        <w:spacing w:after="0"/>
        <w:rPr>
          <w:rFonts w:cs="Times New Roman"/>
        </w:rPr>
      </w:pPr>
      <w:r w:rsidRPr="001024A0">
        <w:rPr>
          <w:rFonts w:cs="Times New Roman"/>
        </w:rPr>
        <w:t xml:space="preserve">who being by me duly sworn, deposes and that (s)he is the </w:t>
      </w:r>
    </w:p>
    <w:p w14:paraId="1C5C0BC5" w14:textId="77777777" w:rsidR="00024E36" w:rsidRPr="001024A0" w:rsidRDefault="00024E36" w:rsidP="00024E36">
      <w:pPr>
        <w:widowControl w:val="0"/>
        <w:spacing w:after="0"/>
        <w:rPr>
          <w:rFonts w:cs="Times New Roman"/>
          <w:sz w:val="16"/>
          <w:szCs w:val="16"/>
        </w:rPr>
      </w:pPr>
    </w:p>
    <w:p w14:paraId="123C51D2" w14:textId="77777777" w:rsidR="00024E36" w:rsidRPr="001024A0" w:rsidRDefault="00024E36" w:rsidP="00024E36">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2F1BA32E" w14:textId="77777777" w:rsidR="00024E36" w:rsidRPr="001024A0" w:rsidRDefault="00024E36" w:rsidP="00024E36">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524FF6E6" w14:textId="77777777" w:rsidR="00024E36" w:rsidRPr="001024A0" w:rsidRDefault="00024E36" w:rsidP="00024E36">
      <w:pPr>
        <w:widowControl w:val="0"/>
        <w:spacing w:after="0"/>
        <w:rPr>
          <w:rFonts w:cs="Times New Roman"/>
        </w:rPr>
      </w:pPr>
    </w:p>
    <w:p w14:paraId="60BFB191" w14:textId="77777777" w:rsidR="00024E36" w:rsidRPr="001024A0" w:rsidRDefault="00024E36" w:rsidP="00024E36">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350BE39D" w14:textId="77777777" w:rsidR="00024E36" w:rsidRPr="001024A0" w:rsidRDefault="00024E36" w:rsidP="00024E36">
      <w:pPr>
        <w:widowControl w:val="0"/>
        <w:spacing w:after="0"/>
        <w:ind w:left="5040"/>
        <w:rPr>
          <w:rFonts w:cs="Times New Roman"/>
          <w:sz w:val="22"/>
        </w:rPr>
      </w:pPr>
      <w:r w:rsidRPr="001024A0">
        <w:rPr>
          <w:rFonts w:cs="Times New Roman"/>
          <w:sz w:val="22"/>
        </w:rPr>
        <w:t>(COUNTY/COUNTIES)</w:t>
      </w:r>
    </w:p>
    <w:p w14:paraId="2427D302" w14:textId="77777777" w:rsidR="00024E36" w:rsidRPr="001024A0" w:rsidRDefault="00024E36" w:rsidP="00024E36">
      <w:pPr>
        <w:widowControl w:val="0"/>
        <w:spacing w:after="0"/>
        <w:rPr>
          <w:rFonts w:cs="Times New Roman"/>
        </w:rPr>
      </w:pPr>
    </w:p>
    <w:p w14:paraId="26D6A674" w14:textId="77777777" w:rsidR="00024E36" w:rsidRPr="001024A0" w:rsidRDefault="00024E36" w:rsidP="00024E36">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13BC88DC" w14:textId="77777777" w:rsidR="00024E36" w:rsidRPr="001024A0" w:rsidRDefault="00024E36" w:rsidP="00024E36">
      <w:pPr>
        <w:widowControl w:val="0"/>
        <w:spacing w:after="0"/>
        <w:ind w:left="3600"/>
        <w:rPr>
          <w:rFonts w:cs="Times New Roman"/>
          <w:sz w:val="22"/>
        </w:rPr>
      </w:pPr>
      <w:r w:rsidRPr="001024A0">
        <w:rPr>
          <w:rFonts w:cs="Times New Roman"/>
          <w:sz w:val="22"/>
        </w:rPr>
        <w:t>(COUNTY/COUNTIES)</w:t>
      </w:r>
    </w:p>
    <w:p w14:paraId="42DB15CC" w14:textId="77777777" w:rsidR="00024E36" w:rsidRPr="001024A0" w:rsidRDefault="00024E36" w:rsidP="00024E36">
      <w:pPr>
        <w:widowControl w:val="0"/>
        <w:spacing w:after="0"/>
        <w:rPr>
          <w:rFonts w:cs="Times New Roman"/>
        </w:rPr>
      </w:pPr>
    </w:p>
    <w:p w14:paraId="69DFFD96" w14:textId="77777777" w:rsidR="00024E36" w:rsidRPr="001024A0" w:rsidRDefault="00024E36" w:rsidP="00024E36">
      <w:pPr>
        <w:widowControl w:val="0"/>
        <w:spacing w:after="0"/>
        <w:rPr>
          <w:rFonts w:cs="Times New Roman"/>
        </w:rPr>
      </w:pPr>
      <w:r w:rsidRPr="001024A0">
        <w:rPr>
          <w:rFonts w:cs="Times New Roman"/>
        </w:rPr>
        <w:t>and that the attached notice was published in said newspaper on the following dates, to wit:</w:t>
      </w:r>
    </w:p>
    <w:p w14:paraId="51105276" w14:textId="77777777" w:rsidR="00024E36" w:rsidRPr="001024A0" w:rsidRDefault="00024E36" w:rsidP="00024E36">
      <w:pPr>
        <w:widowControl w:val="0"/>
        <w:spacing w:after="0"/>
        <w:rPr>
          <w:rFonts w:cs="Times New Roman"/>
        </w:rPr>
      </w:pPr>
    </w:p>
    <w:p w14:paraId="7A385314" w14:textId="77777777" w:rsidR="00024E36" w:rsidRPr="001024A0" w:rsidRDefault="00024E36" w:rsidP="00024E36">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5DD81AC7" w14:textId="77777777" w:rsidR="00024E36" w:rsidRPr="001024A0" w:rsidRDefault="00024E36" w:rsidP="00024E36">
      <w:pPr>
        <w:widowControl w:val="0"/>
        <w:spacing w:after="0"/>
        <w:ind w:left="3600"/>
        <w:rPr>
          <w:rFonts w:cs="Times New Roman"/>
          <w:sz w:val="22"/>
        </w:rPr>
      </w:pPr>
      <w:r w:rsidRPr="001024A0">
        <w:rPr>
          <w:rFonts w:cs="Times New Roman"/>
          <w:sz w:val="22"/>
        </w:rPr>
        <w:t>(DATES)</w:t>
      </w:r>
    </w:p>
    <w:p w14:paraId="46882F84" w14:textId="77777777" w:rsidR="00024E36" w:rsidRPr="001024A0" w:rsidRDefault="00024E36" w:rsidP="00024E36">
      <w:pPr>
        <w:widowControl w:val="0"/>
        <w:spacing w:after="0"/>
        <w:rPr>
          <w:rFonts w:cs="Times New Roman"/>
        </w:rPr>
      </w:pPr>
    </w:p>
    <w:p w14:paraId="7193B204" w14:textId="77777777" w:rsidR="00024E36" w:rsidRPr="001024A0" w:rsidRDefault="00024E36" w:rsidP="00024E36">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4A214634" w14:textId="77777777" w:rsidR="00024E36" w:rsidRPr="001024A0" w:rsidRDefault="00024E36" w:rsidP="00024E36">
      <w:pPr>
        <w:widowControl w:val="0"/>
        <w:spacing w:after="0"/>
        <w:rPr>
          <w:rFonts w:cs="Times New Roman"/>
          <w:sz w:val="22"/>
        </w:rPr>
      </w:pPr>
      <w:r w:rsidRPr="001024A0">
        <w:rPr>
          <w:rFonts w:cs="Times New Roman"/>
          <w:sz w:val="22"/>
        </w:rPr>
        <w:t>(SIGNATURE OF NEWSPAPER REPRESENTATIVE)</w:t>
      </w:r>
    </w:p>
    <w:p w14:paraId="798F1161" w14:textId="77777777" w:rsidR="00024E36" w:rsidRPr="001024A0" w:rsidRDefault="00024E36" w:rsidP="00024E36">
      <w:pPr>
        <w:widowControl w:val="0"/>
        <w:spacing w:after="0"/>
        <w:rPr>
          <w:rFonts w:cs="Times New Roman"/>
        </w:rPr>
      </w:pPr>
    </w:p>
    <w:p w14:paraId="009AA3F0" w14:textId="77777777" w:rsidR="00024E36" w:rsidRPr="001024A0" w:rsidRDefault="00024E36" w:rsidP="00024E36">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w:t>
      </w:r>
      <w:r>
        <w:rPr>
          <w:rFonts w:cs="Times New Roman"/>
        </w:rPr>
        <w:t>_</w:t>
      </w:r>
      <w:r w:rsidRPr="001024A0">
        <w:rPr>
          <w:rFonts w:cs="Times New Roman"/>
        </w:rPr>
        <w:t>__</w:t>
      </w:r>
      <w:r>
        <w:rPr>
          <w:rFonts w:cs="Times New Roman"/>
        </w:rPr>
        <w:t>,</w:t>
      </w:r>
    </w:p>
    <w:p w14:paraId="478FDEAA" w14:textId="77777777" w:rsidR="00024E36" w:rsidRPr="001024A0" w:rsidRDefault="00024E36" w:rsidP="00024E36">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755E0D9A" w14:textId="77777777" w:rsidR="00024E36" w:rsidRPr="001024A0" w:rsidRDefault="00024E36" w:rsidP="00024E36">
      <w:pPr>
        <w:widowControl w:val="0"/>
        <w:spacing w:after="0"/>
        <w:rPr>
          <w:rFonts w:cs="Times New Roman"/>
        </w:rPr>
      </w:pPr>
    </w:p>
    <w:p w14:paraId="343CBD30" w14:textId="77777777" w:rsidR="00024E36" w:rsidRPr="001024A0" w:rsidRDefault="00024E36" w:rsidP="00024E36">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1932B82D" w14:textId="77777777" w:rsidR="00024E36" w:rsidRPr="001024A0" w:rsidRDefault="00024E36" w:rsidP="00024E36">
      <w:pPr>
        <w:widowControl w:val="0"/>
        <w:tabs>
          <w:tab w:val="right" w:pos="9360"/>
        </w:tabs>
        <w:spacing w:after="0"/>
        <w:rPr>
          <w:rFonts w:cs="Times New Roman"/>
        </w:rPr>
      </w:pPr>
      <w:r w:rsidRPr="001024A0">
        <w:rPr>
          <w:rFonts w:cs="Times New Roman"/>
        </w:rPr>
        <w:t>Notary Public in and for the State of Texas</w:t>
      </w:r>
    </w:p>
    <w:p w14:paraId="49D052BD" w14:textId="77777777" w:rsidR="00024E36" w:rsidRPr="001024A0" w:rsidRDefault="00024E36" w:rsidP="00024E36">
      <w:pPr>
        <w:widowControl w:val="0"/>
        <w:tabs>
          <w:tab w:val="right" w:pos="9360"/>
        </w:tabs>
        <w:spacing w:after="0"/>
        <w:rPr>
          <w:rFonts w:cs="Times New Roman"/>
        </w:rPr>
      </w:pPr>
    </w:p>
    <w:p w14:paraId="580305EF" w14:textId="77777777" w:rsidR="00024E36" w:rsidRPr="006F3032" w:rsidRDefault="00024E36" w:rsidP="00024E36">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07078389" w14:textId="77777777" w:rsidR="00024E36" w:rsidRDefault="00024E36" w:rsidP="00024E36">
      <w:pPr>
        <w:widowControl w:val="0"/>
        <w:tabs>
          <w:tab w:val="right" w:pos="9360"/>
        </w:tabs>
        <w:spacing w:after="0"/>
        <w:rPr>
          <w:rFonts w:cs="Times New Roman"/>
        </w:rPr>
      </w:pPr>
      <w:r w:rsidRPr="006F3032">
        <w:rPr>
          <w:rFonts w:cs="Times New Roman"/>
        </w:rPr>
        <w:t>Print or Type Name of Notary Public</w:t>
      </w:r>
    </w:p>
    <w:p w14:paraId="464DCCDA" w14:textId="77777777" w:rsidR="00024E36" w:rsidRPr="006F3032" w:rsidRDefault="00024E36" w:rsidP="00024E36">
      <w:pPr>
        <w:widowControl w:val="0"/>
        <w:tabs>
          <w:tab w:val="right" w:pos="9360"/>
        </w:tabs>
        <w:spacing w:after="0"/>
        <w:rPr>
          <w:rFonts w:cs="Times New Roman"/>
        </w:rPr>
      </w:pPr>
    </w:p>
    <w:p w14:paraId="31B895DF" w14:textId="77777777" w:rsidR="00024E36" w:rsidRPr="0052561D" w:rsidRDefault="00024E36" w:rsidP="00024E36">
      <w:pPr>
        <w:widowControl w:val="0"/>
        <w:tabs>
          <w:tab w:val="right" w:pos="9360"/>
        </w:tabs>
        <w:spacing w:after="0"/>
        <w:rPr>
          <w:rFonts w:ascii="Georgia" w:eastAsia="Times New Roman" w:hAnsi="Georgia" w:cs="Times New Roman"/>
          <w:sz w:val="40"/>
          <w:szCs w:val="40"/>
          <w:lang w:val="es-MX"/>
        </w:rPr>
      </w:pPr>
      <w:r w:rsidRPr="006F3032">
        <w:rPr>
          <w:rFonts w:cs="Times New Roman"/>
        </w:rPr>
        <w:t>Commission Expires ______________</w:t>
      </w:r>
    </w:p>
    <w:p w14:paraId="115A5B37" w14:textId="77777777" w:rsidR="00024E36" w:rsidRDefault="00024E36" w:rsidP="00024E36">
      <w:pPr>
        <w:widowControl w:val="0"/>
        <w:tabs>
          <w:tab w:val="right" w:pos="10080"/>
        </w:tabs>
        <w:spacing w:after="0" w:line="215" w:lineRule="auto"/>
        <w:rPr>
          <w:rFonts w:cs="Times New Roman"/>
          <w:sz w:val="40"/>
          <w:szCs w:val="40"/>
        </w:rPr>
      </w:pPr>
    </w:p>
    <w:p w14:paraId="1B5460FD" w14:textId="77777777" w:rsidR="002059BE" w:rsidRDefault="002059BE" w:rsidP="00C753C3">
      <w:pPr>
        <w:widowControl w:val="0"/>
        <w:tabs>
          <w:tab w:val="right" w:pos="10080"/>
        </w:tabs>
        <w:spacing w:after="0" w:line="215" w:lineRule="auto"/>
        <w:rPr>
          <w:rFonts w:cs="Times New Roman"/>
          <w:sz w:val="40"/>
          <w:szCs w:val="40"/>
        </w:rPr>
      </w:pPr>
    </w:p>
    <w:sectPr w:rsidR="002059BE" w:rsidSect="00633B21">
      <w:footerReference w:type="default" r:id="rId9"/>
      <w:pgSz w:w="12240" w:h="15840"/>
      <w:pgMar w:top="72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4A59A" w14:textId="77777777" w:rsidR="00F7608A" w:rsidRDefault="00F7608A" w:rsidP="0043535A">
      <w:pPr>
        <w:spacing w:after="0" w:line="240" w:lineRule="auto"/>
      </w:pPr>
      <w:r>
        <w:separator/>
      </w:r>
    </w:p>
  </w:endnote>
  <w:endnote w:type="continuationSeparator" w:id="0">
    <w:p w14:paraId="7BC4C013" w14:textId="77777777" w:rsidR="00F7608A" w:rsidRDefault="00F7608A"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A5CB6" w14:textId="77777777" w:rsidR="005B219D" w:rsidRPr="00A75D16" w:rsidRDefault="00A75D16" w:rsidP="00A75D16">
    <w:pPr>
      <w:pStyle w:val="Footer"/>
      <w:rPr>
        <w:rFonts w:ascii="Times New Roman" w:hAnsi="Times New Roman" w:cs="Times New Roman"/>
        <w:sz w:val="20"/>
        <w:szCs w:val="20"/>
      </w:rPr>
    </w:pPr>
    <w:bookmarkStart w:id="4" w:name="_Hlk63347658"/>
    <w:bookmarkStart w:id="5" w:name="_Hlk63347659"/>
    <w:r w:rsidRPr="00A75D16">
      <w:rPr>
        <w:rFonts w:ascii="Times New Roman" w:hAnsi="Times New Roman" w:cs="Times New Roman"/>
        <w:sz w:val="20"/>
        <w:szCs w:val="20"/>
      </w:rPr>
      <w:t xml:space="preserve">Notice Form Updated: </w:t>
    </w:r>
    <w:bookmarkEnd w:id="4"/>
    <w:bookmarkEnd w:id="5"/>
    <w:r w:rsidR="00354EC0">
      <w:rPr>
        <w:rFonts w:ascii="Times New Roman" w:hAnsi="Times New Roman" w:cs="Times New Roman"/>
        <w:sz w:val="20"/>
        <w:szCs w:val="20"/>
      </w:rPr>
      <w:t>August 2</w:t>
    </w:r>
    <w:r w:rsidR="00B551A6">
      <w:rPr>
        <w:rFonts w:ascii="Times New Roman" w:hAnsi="Times New Roman" w:cs="Times New Roman"/>
        <w:sz w:val="20"/>
        <w:szCs w:val="20"/>
      </w:rPr>
      <w:t>,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F55FE" w14:textId="77777777" w:rsidR="00F7608A" w:rsidRDefault="00F7608A" w:rsidP="0043535A">
      <w:pPr>
        <w:spacing w:after="0" w:line="240" w:lineRule="auto"/>
      </w:pPr>
      <w:r>
        <w:separator/>
      </w:r>
    </w:p>
  </w:footnote>
  <w:footnote w:type="continuationSeparator" w:id="0">
    <w:p w14:paraId="55F9DFC8" w14:textId="77777777" w:rsidR="00F7608A" w:rsidRDefault="00F7608A"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064253019">
    <w:abstractNumId w:val="4"/>
  </w:num>
  <w:num w:numId="2" w16cid:durableId="2630202">
    <w:abstractNumId w:val="6"/>
  </w:num>
  <w:num w:numId="3" w16cid:durableId="762143106">
    <w:abstractNumId w:val="7"/>
  </w:num>
  <w:num w:numId="4" w16cid:durableId="1488327553">
    <w:abstractNumId w:val="2"/>
  </w:num>
  <w:num w:numId="5" w16cid:durableId="1220556739">
    <w:abstractNumId w:val="5"/>
  </w:num>
  <w:num w:numId="6" w16cid:durableId="625962518">
    <w:abstractNumId w:val="0"/>
  </w:num>
  <w:num w:numId="7" w16cid:durableId="1565605720">
    <w:abstractNumId w:val="1"/>
  </w:num>
  <w:num w:numId="8" w16cid:durableId="3445229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removePersonalInformation/>
  <w:removeDateAndTime/>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08A"/>
    <w:rsid w:val="000073B4"/>
    <w:rsid w:val="00011579"/>
    <w:rsid w:val="0002012B"/>
    <w:rsid w:val="00024E36"/>
    <w:rsid w:val="00027BC6"/>
    <w:rsid w:val="000325E5"/>
    <w:rsid w:val="00033107"/>
    <w:rsid w:val="00036D69"/>
    <w:rsid w:val="00053779"/>
    <w:rsid w:val="00080D13"/>
    <w:rsid w:val="000B112A"/>
    <w:rsid w:val="000B4C24"/>
    <w:rsid w:val="000C219A"/>
    <w:rsid w:val="000C4EAC"/>
    <w:rsid w:val="000C5B50"/>
    <w:rsid w:val="001058D4"/>
    <w:rsid w:val="00105B23"/>
    <w:rsid w:val="0011381D"/>
    <w:rsid w:val="00115771"/>
    <w:rsid w:val="00116946"/>
    <w:rsid w:val="001316E6"/>
    <w:rsid w:val="00131F7C"/>
    <w:rsid w:val="00157B74"/>
    <w:rsid w:val="0016407A"/>
    <w:rsid w:val="001644AA"/>
    <w:rsid w:val="0017426A"/>
    <w:rsid w:val="001848AF"/>
    <w:rsid w:val="001A2BE4"/>
    <w:rsid w:val="001B3321"/>
    <w:rsid w:val="001B5337"/>
    <w:rsid w:val="001E4E38"/>
    <w:rsid w:val="002059BE"/>
    <w:rsid w:val="00210947"/>
    <w:rsid w:val="00213755"/>
    <w:rsid w:val="00246271"/>
    <w:rsid w:val="0025054E"/>
    <w:rsid w:val="00251E60"/>
    <w:rsid w:val="002540D3"/>
    <w:rsid w:val="0025687E"/>
    <w:rsid w:val="00265328"/>
    <w:rsid w:val="00265BFD"/>
    <w:rsid w:val="002823AE"/>
    <w:rsid w:val="002B5155"/>
    <w:rsid w:val="002C23FB"/>
    <w:rsid w:val="002C5AFC"/>
    <w:rsid w:val="002D25BC"/>
    <w:rsid w:val="002D31D4"/>
    <w:rsid w:val="002D590C"/>
    <w:rsid w:val="002D6B3C"/>
    <w:rsid w:val="002E32CF"/>
    <w:rsid w:val="002F4412"/>
    <w:rsid w:val="003147C7"/>
    <w:rsid w:val="00333330"/>
    <w:rsid w:val="00354EC0"/>
    <w:rsid w:val="00355C81"/>
    <w:rsid w:val="00361711"/>
    <w:rsid w:val="00380A0B"/>
    <w:rsid w:val="003A3488"/>
    <w:rsid w:val="003A71AD"/>
    <w:rsid w:val="003B7DC4"/>
    <w:rsid w:val="003C7B98"/>
    <w:rsid w:val="003E4A32"/>
    <w:rsid w:val="00413E1E"/>
    <w:rsid w:val="00431DF8"/>
    <w:rsid w:val="00433E7D"/>
    <w:rsid w:val="0043535A"/>
    <w:rsid w:val="004353DB"/>
    <w:rsid w:val="00487860"/>
    <w:rsid w:val="004A23B5"/>
    <w:rsid w:val="004C1918"/>
    <w:rsid w:val="004E7A06"/>
    <w:rsid w:val="004F5F5E"/>
    <w:rsid w:val="0052561D"/>
    <w:rsid w:val="00530844"/>
    <w:rsid w:val="00536433"/>
    <w:rsid w:val="0054675C"/>
    <w:rsid w:val="00562332"/>
    <w:rsid w:val="00562A2A"/>
    <w:rsid w:val="00572DB2"/>
    <w:rsid w:val="00581963"/>
    <w:rsid w:val="00585F36"/>
    <w:rsid w:val="005922EA"/>
    <w:rsid w:val="00596BB0"/>
    <w:rsid w:val="005A1C04"/>
    <w:rsid w:val="005A54E6"/>
    <w:rsid w:val="005B219D"/>
    <w:rsid w:val="005C656D"/>
    <w:rsid w:val="005D0047"/>
    <w:rsid w:val="00600335"/>
    <w:rsid w:val="00600CF0"/>
    <w:rsid w:val="00603435"/>
    <w:rsid w:val="006060AD"/>
    <w:rsid w:val="00614424"/>
    <w:rsid w:val="00633B21"/>
    <w:rsid w:val="00637AF4"/>
    <w:rsid w:val="006416D3"/>
    <w:rsid w:val="0065418C"/>
    <w:rsid w:val="006760CD"/>
    <w:rsid w:val="0067677C"/>
    <w:rsid w:val="006803A1"/>
    <w:rsid w:val="006A0778"/>
    <w:rsid w:val="006A3A84"/>
    <w:rsid w:val="0071089F"/>
    <w:rsid w:val="00740CCB"/>
    <w:rsid w:val="00785C46"/>
    <w:rsid w:val="007C5E3F"/>
    <w:rsid w:val="007D236D"/>
    <w:rsid w:val="007E4F69"/>
    <w:rsid w:val="007F043D"/>
    <w:rsid w:val="007F7414"/>
    <w:rsid w:val="0080277E"/>
    <w:rsid w:val="00823142"/>
    <w:rsid w:val="00832073"/>
    <w:rsid w:val="00832A12"/>
    <w:rsid w:val="00840D0C"/>
    <w:rsid w:val="008647CE"/>
    <w:rsid w:val="00895A64"/>
    <w:rsid w:val="008A35D3"/>
    <w:rsid w:val="008A5B6B"/>
    <w:rsid w:val="008E3C5D"/>
    <w:rsid w:val="008E3D3A"/>
    <w:rsid w:val="008E6E96"/>
    <w:rsid w:val="00900E94"/>
    <w:rsid w:val="00916D2B"/>
    <w:rsid w:val="00920DAA"/>
    <w:rsid w:val="00926145"/>
    <w:rsid w:val="009349A3"/>
    <w:rsid w:val="00941B08"/>
    <w:rsid w:val="00943594"/>
    <w:rsid w:val="00944057"/>
    <w:rsid w:val="009454C1"/>
    <w:rsid w:val="00946797"/>
    <w:rsid w:val="0097165D"/>
    <w:rsid w:val="00984E40"/>
    <w:rsid w:val="0098773B"/>
    <w:rsid w:val="009D7C39"/>
    <w:rsid w:val="009F36A5"/>
    <w:rsid w:val="00A10B3B"/>
    <w:rsid w:val="00A12FA8"/>
    <w:rsid w:val="00A21C2F"/>
    <w:rsid w:val="00A41F9E"/>
    <w:rsid w:val="00A57CF7"/>
    <w:rsid w:val="00A72609"/>
    <w:rsid w:val="00A73CB8"/>
    <w:rsid w:val="00A75D16"/>
    <w:rsid w:val="00A83220"/>
    <w:rsid w:val="00A97702"/>
    <w:rsid w:val="00AA19CF"/>
    <w:rsid w:val="00AE07E8"/>
    <w:rsid w:val="00B15600"/>
    <w:rsid w:val="00B17669"/>
    <w:rsid w:val="00B23B64"/>
    <w:rsid w:val="00B2595F"/>
    <w:rsid w:val="00B263B2"/>
    <w:rsid w:val="00B551A6"/>
    <w:rsid w:val="00B57F83"/>
    <w:rsid w:val="00B66304"/>
    <w:rsid w:val="00B66D43"/>
    <w:rsid w:val="00B72768"/>
    <w:rsid w:val="00B73AF2"/>
    <w:rsid w:val="00B857FF"/>
    <w:rsid w:val="00BA74C9"/>
    <w:rsid w:val="00BB399F"/>
    <w:rsid w:val="00BC5619"/>
    <w:rsid w:val="00BC75CB"/>
    <w:rsid w:val="00BD0360"/>
    <w:rsid w:val="00C10115"/>
    <w:rsid w:val="00C16EBE"/>
    <w:rsid w:val="00C45CA2"/>
    <w:rsid w:val="00C50D68"/>
    <w:rsid w:val="00C753C3"/>
    <w:rsid w:val="00C86427"/>
    <w:rsid w:val="00CD1066"/>
    <w:rsid w:val="00CE188B"/>
    <w:rsid w:val="00D01DF4"/>
    <w:rsid w:val="00D04CF2"/>
    <w:rsid w:val="00D25959"/>
    <w:rsid w:val="00D41D98"/>
    <w:rsid w:val="00D44634"/>
    <w:rsid w:val="00D55511"/>
    <w:rsid w:val="00D93E52"/>
    <w:rsid w:val="00DA53A4"/>
    <w:rsid w:val="00DA5881"/>
    <w:rsid w:val="00DA7537"/>
    <w:rsid w:val="00DC31F9"/>
    <w:rsid w:val="00DE5DA5"/>
    <w:rsid w:val="00DF36B0"/>
    <w:rsid w:val="00DF6A00"/>
    <w:rsid w:val="00E012D6"/>
    <w:rsid w:val="00E32C6A"/>
    <w:rsid w:val="00E50B93"/>
    <w:rsid w:val="00E608CA"/>
    <w:rsid w:val="00E657D4"/>
    <w:rsid w:val="00E80C18"/>
    <w:rsid w:val="00E84E58"/>
    <w:rsid w:val="00EC1389"/>
    <w:rsid w:val="00EC51E6"/>
    <w:rsid w:val="00ED5B07"/>
    <w:rsid w:val="00F2235B"/>
    <w:rsid w:val="00F22AB4"/>
    <w:rsid w:val="00F40872"/>
    <w:rsid w:val="00F62D7D"/>
    <w:rsid w:val="00F71910"/>
    <w:rsid w:val="00F73C0B"/>
    <w:rsid w:val="00F7608A"/>
    <w:rsid w:val="00FB78BA"/>
    <w:rsid w:val="00FC788B"/>
    <w:rsid w:val="00FD0A9E"/>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702A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9BE"/>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75D16"/>
    <w:pPr>
      <w:spacing w:after="0" w:line="240" w:lineRule="auto"/>
    </w:pPr>
    <w:rPr>
      <w:rFonts w:ascii="Times New Roman" w:hAnsi="Times New Roman"/>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character" w:customStyle="1" w:styleId="Style6">
    <w:name w:val="Style6"/>
    <w:basedOn w:val="DefaultParagraphFont"/>
    <w:uiPriority w:val="1"/>
    <w:rsid w:val="00FD0A9E"/>
    <w:rPr>
      <w:rFonts w:ascii="Times New Roman" w:hAnsi="Times New Roman"/>
      <w:color w:val="auto"/>
      <w:sz w:val="28"/>
    </w:rPr>
  </w:style>
  <w:style w:type="character" w:styleId="PlaceholderText">
    <w:name w:val="Placeholder Text"/>
    <w:basedOn w:val="DefaultParagraphFont"/>
    <w:uiPriority w:val="99"/>
    <w:semiHidden/>
    <w:rsid w:val="00FD0A9E"/>
    <w:rPr>
      <w:color w:val="808080"/>
    </w:rPr>
  </w:style>
  <w:style w:type="character" w:customStyle="1" w:styleId="Style1">
    <w:name w:val="Style1"/>
    <w:basedOn w:val="DefaultParagraphFont"/>
    <w:uiPriority w:val="1"/>
    <w:rsid w:val="00FD0A9E"/>
    <w:rPr>
      <w:rFonts w:ascii="Times New Roman" w:hAnsi="Times New Roman"/>
      <w:color w:val="FF0000"/>
      <w:sz w:val="24"/>
    </w:rPr>
  </w:style>
  <w:style w:type="table" w:styleId="TableGrid">
    <w:name w:val="Table Grid"/>
    <w:basedOn w:val="TableNormal"/>
    <w:uiPriority w:val="39"/>
    <w:rsid w:val="00036D6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36D69"/>
    <w:pPr>
      <w:widowControl w:val="0"/>
      <w:spacing w:after="0" w:line="240" w:lineRule="auto"/>
      <w:ind w:left="20"/>
    </w:pPr>
    <w:rPr>
      <w:rFonts w:eastAsia="Times New Roman" w:cs="Times New Roman"/>
      <w:szCs w:val="24"/>
    </w:rPr>
  </w:style>
  <w:style w:type="character" w:customStyle="1" w:styleId="BodyTextChar">
    <w:name w:val="Body Text Char"/>
    <w:basedOn w:val="DefaultParagraphFont"/>
    <w:link w:val="BodyText"/>
    <w:uiPriority w:val="1"/>
    <w:rsid w:val="00036D6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830131">
      <w:bodyDiv w:val="1"/>
      <w:marLeft w:val="0"/>
      <w:marRight w:val="0"/>
      <w:marTop w:val="0"/>
      <w:marBottom w:val="0"/>
      <w:divBdr>
        <w:top w:val="none" w:sz="0" w:space="0" w:color="auto"/>
        <w:left w:val="none" w:sz="0" w:space="0" w:color="auto"/>
        <w:bottom w:val="none" w:sz="0" w:space="0" w:color="auto"/>
        <w:right w:val="none" w:sz="0" w:space="0" w:color="auto"/>
      </w:divBdr>
    </w:div>
    <w:div w:id="197967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Archive%20Checklists,%20Memos,%20Notices,%20etc\Notice%20Forms%20&amp;%20Affidavits\STM%20Notice%20and%20Affidavit%20(uncertificated%20area)%20-%20Template%20(updated%208-2-20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925DF1097BC4B34821E4B52F34725BC"/>
        <w:category>
          <w:name w:val="General"/>
          <w:gallery w:val="placeholder"/>
        </w:category>
        <w:types>
          <w:type w:val="bbPlcHdr"/>
        </w:types>
        <w:behaviors>
          <w:behavior w:val="content"/>
        </w:behaviors>
        <w:guid w:val="{3D495D6F-BBD6-4A74-B137-47C737C6FF5C}"/>
      </w:docPartPr>
      <w:docPartBody>
        <w:p w:rsidR="005712CE" w:rsidRDefault="001D3C6F" w:rsidP="001D3C6F">
          <w:pPr>
            <w:pStyle w:val="8925DF1097BC4B34821E4B52F34725BC"/>
          </w:pPr>
          <w:r w:rsidRPr="004F263A">
            <w:rPr>
              <w:rStyle w:val="PlaceholderText"/>
              <w:rFonts w:eastAsiaTheme="minorHAnsi"/>
            </w:rPr>
            <w:t>Select type</w:t>
          </w:r>
        </w:p>
      </w:docPartBody>
    </w:docPart>
    <w:docPart>
      <w:docPartPr>
        <w:name w:val="9C1846B25B17427EA5C061B9D11A0790"/>
        <w:category>
          <w:name w:val="General"/>
          <w:gallery w:val="placeholder"/>
        </w:category>
        <w:types>
          <w:type w:val="bbPlcHdr"/>
        </w:types>
        <w:behaviors>
          <w:behavior w:val="content"/>
        </w:behaviors>
        <w:guid w:val="{3E6B1A90-B7D4-4906-9312-1F0D37E5B3E1}"/>
      </w:docPartPr>
      <w:docPartBody>
        <w:p w:rsidR="005712CE" w:rsidRDefault="001D3C6F" w:rsidP="001D3C6F">
          <w:pPr>
            <w:pStyle w:val="9C1846B25B17427EA5C061B9D11A0790"/>
          </w:pPr>
          <w:r w:rsidRPr="004F263A">
            <w:rPr>
              <w:rStyle w:val="PlaceholderText"/>
              <w:rFonts w:eastAsiaTheme="minorHAnsi"/>
            </w:rPr>
            <w:t>Select type</w:t>
          </w:r>
        </w:p>
      </w:docPartBody>
    </w:docPart>
    <w:docPart>
      <w:docPartPr>
        <w:name w:val="C3EBC0DE946C4583A4E887782EEF71D3"/>
        <w:category>
          <w:name w:val="General"/>
          <w:gallery w:val="placeholder"/>
        </w:category>
        <w:types>
          <w:type w:val="bbPlcHdr"/>
        </w:types>
        <w:behaviors>
          <w:behavior w:val="content"/>
        </w:behaviors>
        <w:guid w:val="{D3081FCE-3C0F-405C-9926-E712745F9C42}"/>
      </w:docPartPr>
      <w:docPartBody>
        <w:p w:rsidR="00000000" w:rsidRDefault="000F75A1" w:rsidP="000F75A1">
          <w:pPr>
            <w:pStyle w:val="C3EBC0DE946C4583A4E887782EEF71D3"/>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C6F"/>
    <w:rsid w:val="000F75A1"/>
    <w:rsid w:val="001D3C6F"/>
    <w:rsid w:val="005712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75A1"/>
    <w:rPr>
      <w:color w:val="808080"/>
    </w:rPr>
  </w:style>
  <w:style w:type="paragraph" w:customStyle="1" w:styleId="8925DF1097BC4B34821E4B52F34725BC">
    <w:name w:val="8925DF1097BC4B34821E4B52F34725BC"/>
    <w:rsid w:val="001D3C6F"/>
  </w:style>
  <w:style w:type="paragraph" w:customStyle="1" w:styleId="9C1846B25B17427EA5C061B9D11A0790">
    <w:name w:val="9C1846B25B17427EA5C061B9D11A0790"/>
    <w:rsid w:val="001D3C6F"/>
  </w:style>
  <w:style w:type="paragraph" w:customStyle="1" w:styleId="C3EBC0DE946C4583A4E887782EEF71D3">
    <w:name w:val="C3EBC0DE946C4583A4E887782EEF71D3"/>
    <w:rsid w:val="000F75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4379D-8809-4C32-A2FD-7C9C6C70A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(uncertificated area) - Template (updated 8-2-2023)</Template>
  <TotalTime>0</TotalTime>
  <Pages>1</Pages>
  <Words>2642</Words>
  <Characters>15066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2023-11-16T13:34:00Z</dcterms:created>
  <dcterms:modified xsi:type="dcterms:W3CDTF">2023-11-16T19:22:00Z</dcterms:modified>
</cp:coreProperties>
</file>